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B4B" w:rsidRDefault="00E04092" w:rsidP="00320B4B">
      <w:pPr>
        <w:pStyle w:val="Figure"/>
        <w:jc w:val="left"/>
      </w:pPr>
      <w:bookmarkStart w:id="0" w:name="_Toc214163655"/>
      <w:r>
        <w:rPr>
          <w:rFonts w:hint="eastAsia"/>
          <w:noProof/>
        </w:rPr>
        <w:drawing>
          <wp:inline distT="0" distB="0" distL="0" distR="0">
            <wp:extent cx="2317750" cy="1127125"/>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317750" cy="1127125"/>
                    </a:xfrm>
                    <a:prstGeom prst="rect">
                      <a:avLst/>
                    </a:prstGeom>
                    <a:noFill/>
                    <a:ln w="9525">
                      <a:noFill/>
                      <a:miter lim="800000"/>
                      <a:headEnd/>
                      <a:tailEnd/>
                    </a:ln>
                  </pic:spPr>
                </pic:pic>
              </a:graphicData>
            </a:graphic>
          </wp:inline>
        </w:drawing>
      </w:r>
    </w:p>
    <w:p w:rsidR="00320B4B" w:rsidRDefault="00320B4B" w:rsidP="00320B4B"/>
    <w:p w:rsidR="0073059F" w:rsidRDefault="0073059F" w:rsidP="00320B4B"/>
    <w:p w:rsidR="0073059F" w:rsidRDefault="0073059F" w:rsidP="00320B4B"/>
    <w:p w:rsidR="00320B4B" w:rsidRDefault="00320B4B" w:rsidP="00320B4B"/>
    <w:p w:rsidR="002F5C92" w:rsidRDefault="00470FC7" w:rsidP="00A2681B">
      <w:pPr>
        <w:pStyle w:val="af"/>
        <w:spacing w:before="120" w:after="120"/>
      </w:pPr>
      <w:r>
        <w:rPr>
          <w:rFonts w:hint="eastAsia"/>
        </w:rPr>
        <w:t>TD3</w:t>
      </w:r>
      <w:r w:rsidR="002F5C92" w:rsidRPr="002F5C92">
        <w:rPr>
          <w:rFonts w:hint="eastAsia"/>
        </w:rPr>
        <w:t>主机软件</w:t>
      </w:r>
      <w:r w:rsidR="002F5C92" w:rsidRPr="002F5C92">
        <w:rPr>
          <w:rFonts w:hint="eastAsia"/>
        </w:rPr>
        <w:t xml:space="preserve"> </w:t>
      </w:r>
    </w:p>
    <w:p w:rsidR="00F404BC" w:rsidRPr="002F5C92" w:rsidRDefault="002F5C92" w:rsidP="00A2681B">
      <w:pPr>
        <w:pStyle w:val="af"/>
        <w:spacing w:before="120" w:after="120"/>
      </w:pPr>
      <w:r w:rsidRPr="002F5C92">
        <w:rPr>
          <w:rFonts w:hint="eastAsia"/>
        </w:rPr>
        <w:t>升级指导书</w:t>
      </w:r>
    </w:p>
    <w:p w:rsidR="00281EF7" w:rsidRDefault="00281EF7" w:rsidP="00281EF7">
      <w:pPr>
        <w:ind w:left="420"/>
      </w:pPr>
    </w:p>
    <w:p w:rsidR="00320B4B" w:rsidRDefault="00320B4B" w:rsidP="00281EF7">
      <w:pPr>
        <w:ind w:left="420"/>
      </w:pPr>
    </w:p>
    <w:p w:rsidR="00320B4B" w:rsidRDefault="00320B4B" w:rsidP="00281EF7">
      <w:pPr>
        <w:ind w:left="420"/>
      </w:pPr>
    </w:p>
    <w:p w:rsidR="00320B4B" w:rsidRDefault="00320B4B" w:rsidP="00281EF7">
      <w:pPr>
        <w:ind w:left="420"/>
      </w:pPr>
    </w:p>
    <w:p w:rsidR="00320B4B" w:rsidRPr="009A4AA0" w:rsidRDefault="00320B4B" w:rsidP="00281EF7">
      <w:pPr>
        <w:ind w:left="420"/>
      </w:pPr>
    </w:p>
    <w:p w:rsidR="00320B4B" w:rsidRDefault="00320B4B" w:rsidP="00281EF7">
      <w:pPr>
        <w:ind w:left="420"/>
      </w:pPr>
    </w:p>
    <w:p w:rsidR="00320B4B" w:rsidRDefault="00320B4B" w:rsidP="00281EF7">
      <w:pPr>
        <w:ind w:left="420"/>
      </w:pPr>
    </w:p>
    <w:p w:rsidR="00320B4B" w:rsidRDefault="00320B4B" w:rsidP="00281EF7">
      <w:pPr>
        <w:ind w:left="420"/>
      </w:pPr>
    </w:p>
    <w:p w:rsidR="00320B4B" w:rsidRDefault="00320B4B" w:rsidP="00281EF7">
      <w:pPr>
        <w:ind w:left="420"/>
      </w:pPr>
    </w:p>
    <w:p w:rsidR="00320B4B" w:rsidRDefault="00320B4B" w:rsidP="00281EF7">
      <w:pPr>
        <w:ind w:left="420"/>
      </w:pPr>
    </w:p>
    <w:p w:rsidR="00320B4B" w:rsidRDefault="00320B4B" w:rsidP="00281EF7">
      <w:pPr>
        <w:ind w:left="420"/>
      </w:pPr>
    </w:p>
    <w:p w:rsidR="00320B4B" w:rsidRDefault="00320B4B" w:rsidP="00281EF7">
      <w:pPr>
        <w:ind w:left="420"/>
      </w:pPr>
    </w:p>
    <w:p w:rsidR="00BE797B" w:rsidRDefault="00BE797B" w:rsidP="00281EF7">
      <w:pPr>
        <w:ind w:left="420"/>
      </w:pPr>
    </w:p>
    <w:p w:rsidR="00320B4B" w:rsidRDefault="00320B4B" w:rsidP="00320B4B">
      <w:pPr>
        <w:jc w:val="right"/>
      </w:pPr>
      <w:r w:rsidRPr="00C106FF">
        <w:t>文档版本：</w:t>
      </w:r>
      <w:r w:rsidR="00022842">
        <w:rPr>
          <w:rFonts w:hint="eastAsia"/>
        </w:rPr>
        <w:t>R</w:t>
      </w:r>
      <w:r w:rsidR="00EC1089">
        <w:rPr>
          <w:rFonts w:hint="eastAsia"/>
        </w:rPr>
        <w:t>1.</w:t>
      </w:r>
      <w:r w:rsidR="00C725F1">
        <w:rPr>
          <w:rFonts w:hint="eastAsia"/>
        </w:rPr>
        <w:t>2</w:t>
      </w:r>
      <w:r w:rsidR="002C30EF">
        <w:rPr>
          <w:rFonts w:hint="eastAsia"/>
        </w:rPr>
        <w:t>.1</w:t>
      </w:r>
    </w:p>
    <w:p w:rsidR="00320B4B" w:rsidRDefault="00A40BC6" w:rsidP="00320B4B">
      <w:pPr>
        <w:jc w:val="right"/>
      </w:pPr>
      <w:r>
        <w:rPr>
          <w:rFonts w:hint="eastAsia"/>
        </w:rPr>
        <w:t>发布日期：</w:t>
      </w:r>
      <w:r w:rsidR="00320B4B">
        <w:t>201</w:t>
      </w:r>
      <w:r w:rsidR="002C30EF">
        <w:rPr>
          <w:rFonts w:hint="eastAsia"/>
        </w:rPr>
        <w:t>5</w:t>
      </w:r>
      <w:r w:rsidR="00320B4B">
        <w:t>-</w:t>
      </w:r>
      <w:r w:rsidR="00C725F1">
        <w:rPr>
          <w:rFonts w:hint="eastAsia"/>
        </w:rPr>
        <w:t>1</w:t>
      </w:r>
    </w:p>
    <w:p w:rsidR="00BE797B" w:rsidRDefault="00BE797B" w:rsidP="00281EF7">
      <w:pPr>
        <w:ind w:left="420"/>
      </w:pPr>
    </w:p>
    <w:p w:rsidR="0043419D" w:rsidRDefault="0043419D" w:rsidP="0043419D">
      <w:pPr>
        <w:sectPr w:rsidR="0043419D" w:rsidSect="0043419D">
          <w:headerReference w:type="even" r:id="rId10"/>
          <w:headerReference w:type="default" r:id="rId11"/>
          <w:footerReference w:type="even" r:id="rId12"/>
          <w:footerReference w:type="default" r:id="rId13"/>
          <w:headerReference w:type="first" r:id="rId14"/>
          <w:type w:val="oddPage"/>
          <w:pgSz w:w="11906" w:h="16838" w:code="9"/>
          <w:pgMar w:top="1134" w:right="1134" w:bottom="1134" w:left="1134" w:header="851" w:footer="851" w:gutter="0"/>
          <w:pgNumType w:start="1"/>
          <w:cols w:space="425"/>
          <w:titlePg/>
          <w:docGrid w:linePitch="312"/>
        </w:sectPr>
      </w:pPr>
    </w:p>
    <w:bookmarkEnd w:id="0"/>
    <w:p w:rsidR="00EA666F" w:rsidRPr="008D1601" w:rsidRDefault="00EA666F" w:rsidP="00EA666F">
      <w:pPr>
        <w:pStyle w:val="21"/>
      </w:pPr>
      <w:r w:rsidRPr="008D1601">
        <w:rPr>
          <w:rFonts w:hint="eastAsia"/>
        </w:rPr>
        <w:lastRenderedPageBreak/>
        <w:t>版权信息</w:t>
      </w:r>
    </w:p>
    <w:p w:rsidR="00EA666F" w:rsidRDefault="00EA666F" w:rsidP="00EA666F">
      <w:r>
        <w:rPr>
          <w:rFonts w:hint="eastAsia"/>
        </w:rPr>
        <w:t>Hytera</w:t>
      </w:r>
      <w:r>
        <w:rPr>
          <w:rFonts w:hint="eastAsia"/>
        </w:rPr>
        <w:t>为海能达通信股份有限公司（以下简称“我司”）在中华人民共和国和世界其他国家和</w:t>
      </w:r>
      <w:r>
        <w:rPr>
          <w:rFonts w:hint="eastAsia"/>
        </w:rPr>
        <w:t>/</w:t>
      </w:r>
      <w:r>
        <w:rPr>
          <w:rFonts w:hint="eastAsia"/>
        </w:rPr>
        <w:t>或地区的商标或注册商标。我司仅对自有商标及产品名称享有所有权，本手册中可能提及的其他商标和产品名称为各自所有者所有。</w:t>
      </w:r>
    </w:p>
    <w:p w:rsidR="00EA666F" w:rsidRDefault="00EA666F" w:rsidP="00EA666F"/>
    <w:p w:rsidR="00EA666F" w:rsidRDefault="00EA666F" w:rsidP="00EA666F">
      <w:r>
        <w:rPr>
          <w:rFonts w:hint="eastAsia"/>
        </w:rPr>
        <w:t>本手册介绍的产品中可能包括存储于内存或其他媒介中的计算机程序。我司对此等程序享有的专有权利受中华人民共和国或其他国家及相关国际法的保护。购买本产品并不意味着我司以明示或暗示方式向购买者授予有关此等电脑程序的权益。未经我司事先书面授权，任何企业、组织或个人不得对计算机程序进行任何形式的复制、更改、散发、反编译和反向工程。</w:t>
      </w:r>
    </w:p>
    <w:p w:rsidR="00EA666F" w:rsidRDefault="00EA666F" w:rsidP="00EA666F"/>
    <w:p w:rsidR="00EA666F" w:rsidRPr="008D1601" w:rsidRDefault="00EA666F" w:rsidP="00EA666F">
      <w:pPr>
        <w:pStyle w:val="21"/>
      </w:pPr>
      <w:r w:rsidRPr="008D1601">
        <w:rPr>
          <w:rFonts w:hint="eastAsia"/>
        </w:rPr>
        <w:t>免责声明</w:t>
      </w:r>
    </w:p>
    <w:p w:rsidR="00EA666F" w:rsidRDefault="00EA666F" w:rsidP="00EA666F">
      <w:r>
        <w:rPr>
          <w:rFonts w:hint="eastAsia"/>
        </w:rPr>
        <w:t>本手册在编制过程中力求内容的准确性与完整性，但对于可能出现的错误或疏漏，我司不承担任何责任。由于技术的不断发展，我司保留不予通知而更改产品设计与规格的权利。未经我司事先书面授权，不得以任何形式对本手册进行复制、修改、翻译和散发。</w:t>
      </w:r>
    </w:p>
    <w:p w:rsidR="00EA666F" w:rsidRDefault="00EA666F" w:rsidP="00EA666F"/>
    <w:p w:rsidR="00EA666F" w:rsidRDefault="00EA666F" w:rsidP="00EA666F">
      <w:r w:rsidRPr="006912B8">
        <w:rPr>
          <w:rFonts w:hint="eastAsia"/>
        </w:rPr>
        <w:t>本手册中涉及的第三方产品和内容归第三方所有，我司对其准确性、有效性、及时性、合法性或完整性均不提供保证。</w:t>
      </w:r>
    </w:p>
    <w:p w:rsidR="00EA666F" w:rsidRPr="006912B8" w:rsidRDefault="00EA666F" w:rsidP="00EA666F"/>
    <w:p w:rsidR="00EA666F" w:rsidRDefault="00EA666F" w:rsidP="00EA666F">
      <w:r>
        <w:rPr>
          <w:rFonts w:hint="eastAsia"/>
        </w:rPr>
        <w:t>如需更多信息或对本手册有任何建议，欢迎访问我们的网站：</w:t>
      </w:r>
      <w:hyperlink r:id="rId15" w:history="1">
        <w:r w:rsidRPr="00443540">
          <w:rPr>
            <w:rStyle w:val="af2"/>
            <w:rFonts w:hint="eastAsia"/>
          </w:rPr>
          <w:t>http://www.hytera.com</w:t>
        </w:r>
      </w:hyperlink>
      <w:r>
        <w:rPr>
          <w:rFonts w:hint="eastAsia"/>
        </w:rPr>
        <w:t>，或拨打我司服务热线</w:t>
      </w:r>
      <w:r>
        <w:rPr>
          <w:rFonts w:hint="eastAsia"/>
        </w:rPr>
        <w:t>400-830-7020</w:t>
      </w:r>
      <w:r>
        <w:rPr>
          <w:rFonts w:hint="eastAsia"/>
        </w:rPr>
        <w:t>。</w:t>
      </w:r>
    </w:p>
    <w:p w:rsidR="00EA666F" w:rsidRDefault="00EA666F" w:rsidP="00EA666F"/>
    <w:p w:rsidR="00EA666F" w:rsidRDefault="00EA666F" w:rsidP="00EA666F">
      <w:pPr>
        <w:sectPr w:rsidR="00EA666F" w:rsidSect="00CD4EF0">
          <w:headerReference w:type="even" r:id="rId16"/>
          <w:headerReference w:type="default" r:id="rId17"/>
          <w:type w:val="nextColumn"/>
          <w:pgSz w:w="11906" w:h="16838" w:code="9"/>
          <w:pgMar w:top="1134" w:right="1134" w:bottom="1134" w:left="1134" w:header="851" w:footer="851" w:gutter="0"/>
          <w:cols w:space="425"/>
          <w:titlePg/>
          <w:docGrid w:linePitch="312"/>
        </w:sectPr>
      </w:pPr>
    </w:p>
    <w:p w:rsidR="00954182" w:rsidRDefault="004B2484" w:rsidP="0027086C">
      <w:pPr>
        <w:pStyle w:val="af0"/>
      </w:pPr>
      <w:r w:rsidRPr="0045235E">
        <w:rPr>
          <w:rFonts w:hint="eastAsia"/>
        </w:rPr>
        <w:lastRenderedPageBreak/>
        <w:t>目录</w:t>
      </w:r>
    </w:p>
    <w:p w:rsidR="00EF734C" w:rsidRDefault="004B2484">
      <w:pPr>
        <w:pStyle w:val="13"/>
        <w:tabs>
          <w:tab w:val="right" w:leader="dot" w:pos="9628"/>
        </w:tabs>
        <w:rPr>
          <w:rFonts w:asciiTheme="minorHAnsi" w:eastAsiaTheme="minorEastAsia" w:hAnsiTheme="minorHAnsi" w:cstheme="minorBidi"/>
          <w:b w:val="0"/>
          <w:bCs w:val="0"/>
          <w:noProof/>
          <w:color w:val="auto"/>
          <w:kern w:val="2"/>
          <w:szCs w:val="22"/>
        </w:rPr>
      </w:pPr>
      <w:r>
        <w:fldChar w:fldCharType="begin"/>
      </w:r>
      <w:r w:rsidRPr="0045235E">
        <w:instrText xml:space="preserve"> TOC \o "1-1" \h \z \t "</w:instrText>
      </w:r>
      <w:r w:rsidRPr="0045235E">
        <w:instrText>标题</w:instrText>
      </w:r>
      <w:r w:rsidRPr="0045235E">
        <w:instrText xml:space="preserve"> 2,2,</w:instrText>
      </w:r>
      <w:r w:rsidRPr="0045235E">
        <w:instrText>标题</w:instrText>
      </w:r>
      <w:r w:rsidRPr="0045235E">
        <w:instrText xml:space="preserve"> 3,3,</w:instrText>
      </w:r>
      <w:r w:rsidRPr="0045235E">
        <w:instrText>无编号的标题</w:instrText>
      </w:r>
      <w:r w:rsidRPr="0045235E">
        <w:instrText xml:space="preserve">1,1" </w:instrText>
      </w:r>
      <w:r>
        <w:fldChar w:fldCharType="separate"/>
      </w:r>
      <w:hyperlink w:anchor="_Toc408825487" w:history="1">
        <w:r w:rsidR="00EF734C" w:rsidRPr="00823CAF">
          <w:rPr>
            <w:rStyle w:val="af2"/>
            <w:rFonts w:hint="eastAsia"/>
            <w:noProof/>
          </w:rPr>
          <w:t>前言</w:t>
        </w:r>
        <w:r w:rsidR="00EF734C">
          <w:rPr>
            <w:noProof/>
            <w:webHidden/>
          </w:rPr>
          <w:tab/>
        </w:r>
        <w:r w:rsidR="00EF734C">
          <w:rPr>
            <w:noProof/>
            <w:webHidden/>
          </w:rPr>
          <w:fldChar w:fldCharType="begin"/>
        </w:r>
        <w:r w:rsidR="00EF734C">
          <w:rPr>
            <w:noProof/>
            <w:webHidden/>
          </w:rPr>
          <w:instrText xml:space="preserve"> PAGEREF _Toc408825487 \h </w:instrText>
        </w:r>
        <w:r w:rsidR="00EF734C">
          <w:rPr>
            <w:noProof/>
            <w:webHidden/>
          </w:rPr>
        </w:r>
        <w:r w:rsidR="00EF734C">
          <w:rPr>
            <w:noProof/>
            <w:webHidden/>
          </w:rPr>
          <w:fldChar w:fldCharType="separate"/>
        </w:r>
        <w:r w:rsidR="00EF734C">
          <w:rPr>
            <w:noProof/>
            <w:webHidden/>
          </w:rPr>
          <w:t>4</w:t>
        </w:r>
        <w:r w:rsidR="00EF734C">
          <w:rPr>
            <w:noProof/>
            <w:webHidden/>
          </w:rPr>
          <w:fldChar w:fldCharType="end"/>
        </w:r>
      </w:hyperlink>
    </w:p>
    <w:p w:rsidR="00EF734C" w:rsidRDefault="00EF734C">
      <w:pPr>
        <w:pStyle w:val="13"/>
        <w:tabs>
          <w:tab w:val="right" w:leader="dot" w:pos="9628"/>
        </w:tabs>
        <w:rPr>
          <w:rFonts w:asciiTheme="minorHAnsi" w:eastAsiaTheme="minorEastAsia" w:hAnsiTheme="minorHAnsi" w:cstheme="minorBidi"/>
          <w:b w:val="0"/>
          <w:bCs w:val="0"/>
          <w:noProof/>
          <w:color w:val="auto"/>
          <w:kern w:val="2"/>
          <w:szCs w:val="22"/>
        </w:rPr>
      </w:pPr>
      <w:hyperlink w:anchor="_Toc408825488" w:history="1">
        <w:r w:rsidRPr="00823CAF">
          <w:rPr>
            <w:rStyle w:val="af2"/>
            <w:noProof/>
          </w:rPr>
          <w:t>1.</w:t>
        </w:r>
        <w:r w:rsidRPr="00823CAF">
          <w:rPr>
            <w:rStyle w:val="af2"/>
            <w:rFonts w:hint="eastAsia"/>
            <w:noProof/>
          </w:rPr>
          <w:t xml:space="preserve"> </w:t>
        </w:r>
        <w:r w:rsidRPr="00823CAF">
          <w:rPr>
            <w:rStyle w:val="af2"/>
            <w:rFonts w:hint="eastAsia"/>
            <w:noProof/>
          </w:rPr>
          <w:t>概述</w:t>
        </w:r>
        <w:r>
          <w:rPr>
            <w:noProof/>
            <w:webHidden/>
          </w:rPr>
          <w:tab/>
        </w:r>
        <w:r>
          <w:rPr>
            <w:noProof/>
            <w:webHidden/>
          </w:rPr>
          <w:fldChar w:fldCharType="begin"/>
        </w:r>
        <w:r>
          <w:rPr>
            <w:noProof/>
            <w:webHidden/>
          </w:rPr>
          <w:instrText xml:space="preserve"> PAGEREF _Toc408825488 \h </w:instrText>
        </w:r>
        <w:r>
          <w:rPr>
            <w:noProof/>
            <w:webHidden/>
          </w:rPr>
        </w:r>
        <w:r>
          <w:rPr>
            <w:noProof/>
            <w:webHidden/>
          </w:rPr>
          <w:fldChar w:fldCharType="separate"/>
        </w:r>
        <w:r>
          <w:rPr>
            <w:noProof/>
            <w:webHidden/>
          </w:rPr>
          <w:t>5</w:t>
        </w:r>
        <w:r>
          <w:rPr>
            <w:noProof/>
            <w:webHidden/>
          </w:rPr>
          <w:fldChar w:fldCharType="end"/>
        </w:r>
      </w:hyperlink>
    </w:p>
    <w:p w:rsidR="00EF734C" w:rsidRDefault="00EF734C" w:rsidP="00EF734C">
      <w:pPr>
        <w:pStyle w:val="22"/>
        <w:tabs>
          <w:tab w:val="right" w:leader="dot" w:pos="9628"/>
        </w:tabs>
        <w:ind w:left="210"/>
        <w:rPr>
          <w:rFonts w:asciiTheme="minorHAnsi" w:eastAsiaTheme="minorEastAsia" w:hAnsiTheme="minorHAnsi" w:cstheme="minorBidi"/>
          <w:noProof/>
          <w:color w:val="auto"/>
          <w:kern w:val="2"/>
          <w:szCs w:val="22"/>
        </w:rPr>
      </w:pPr>
      <w:hyperlink w:anchor="_Toc408825489" w:history="1">
        <w:r w:rsidRPr="00823CAF">
          <w:rPr>
            <w:rStyle w:val="af2"/>
            <w:noProof/>
          </w:rPr>
          <w:t>1.1</w:t>
        </w:r>
        <w:r w:rsidRPr="00823CAF">
          <w:rPr>
            <w:rStyle w:val="af2"/>
            <w:rFonts w:hint="eastAsia"/>
            <w:noProof/>
          </w:rPr>
          <w:t xml:space="preserve"> </w:t>
        </w:r>
        <w:r w:rsidRPr="00823CAF">
          <w:rPr>
            <w:rStyle w:val="af2"/>
            <w:rFonts w:hint="eastAsia"/>
            <w:noProof/>
          </w:rPr>
          <w:t>升级说明</w:t>
        </w:r>
        <w:r>
          <w:rPr>
            <w:noProof/>
            <w:webHidden/>
          </w:rPr>
          <w:tab/>
        </w:r>
        <w:r>
          <w:rPr>
            <w:noProof/>
            <w:webHidden/>
          </w:rPr>
          <w:fldChar w:fldCharType="begin"/>
        </w:r>
        <w:r>
          <w:rPr>
            <w:noProof/>
            <w:webHidden/>
          </w:rPr>
          <w:instrText xml:space="preserve"> PAGEREF _Toc408825489 \h </w:instrText>
        </w:r>
        <w:r>
          <w:rPr>
            <w:noProof/>
            <w:webHidden/>
          </w:rPr>
        </w:r>
        <w:r>
          <w:rPr>
            <w:noProof/>
            <w:webHidden/>
          </w:rPr>
          <w:fldChar w:fldCharType="separate"/>
        </w:r>
        <w:r>
          <w:rPr>
            <w:noProof/>
            <w:webHidden/>
          </w:rPr>
          <w:t>5</w:t>
        </w:r>
        <w:r>
          <w:rPr>
            <w:noProof/>
            <w:webHidden/>
          </w:rPr>
          <w:fldChar w:fldCharType="end"/>
        </w:r>
      </w:hyperlink>
    </w:p>
    <w:p w:rsidR="00EF734C" w:rsidRDefault="00EF734C" w:rsidP="00EF734C">
      <w:pPr>
        <w:pStyle w:val="22"/>
        <w:tabs>
          <w:tab w:val="right" w:leader="dot" w:pos="9628"/>
        </w:tabs>
        <w:ind w:left="210"/>
        <w:rPr>
          <w:rFonts w:asciiTheme="minorHAnsi" w:eastAsiaTheme="minorEastAsia" w:hAnsiTheme="minorHAnsi" w:cstheme="minorBidi"/>
          <w:noProof/>
          <w:color w:val="auto"/>
          <w:kern w:val="2"/>
          <w:szCs w:val="22"/>
        </w:rPr>
      </w:pPr>
      <w:hyperlink w:anchor="_Toc408825490" w:history="1">
        <w:r w:rsidRPr="00823CAF">
          <w:rPr>
            <w:rStyle w:val="af2"/>
            <w:noProof/>
          </w:rPr>
          <w:t>1.2</w:t>
        </w:r>
        <w:r w:rsidRPr="00823CAF">
          <w:rPr>
            <w:rStyle w:val="af2"/>
            <w:rFonts w:hint="eastAsia"/>
            <w:noProof/>
          </w:rPr>
          <w:t xml:space="preserve"> </w:t>
        </w:r>
        <w:r w:rsidRPr="00823CAF">
          <w:rPr>
            <w:rStyle w:val="af2"/>
            <w:rFonts w:hint="eastAsia"/>
            <w:noProof/>
          </w:rPr>
          <w:t>确认主机版本</w:t>
        </w:r>
        <w:r>
          <w:rPr>
            <w:noProof/>
            <w:webHidden/>
          </w:rPr>
          <w:tab/>
        </w:r>
        <w:r>
          <w:rPr>
            <w:noProof/>
            <w:webHidden/>
          </w:rPr>
          <w:fldChar w:fldCharType="begin"/>
        </w:r>
        <w:r>
          <w:rPr>
            <w:noProof/>
            <w:webHidden/>
          </w:rPr>
          <w:instrText xml:space="preserve"> PAGEREF _Toc408825490 \h </w:instrText>
        </w:r>
        <w:r>
          <w:rPr>
            <w:noProof/>
            <w:webHidden/>
          </w:rPr>
        </w:r>
        <w:r>
          <w:rPr>
            <w:noProof/>
            <w:webHidden/>
          </w:rPr>
          <w:fldChar w:fldCharType="separate"/>
        </w:r>
        <w:r>
          <w:rPr>
            <w:noProof/>
            <w:webHidden/>
          </w:rPr>
          <w:t>5</w:t>
        </w:r>
        <w:r>
          <w:rPr>
            <w:noProof/>
            <w:webHidden/>
          </w:rPr>
          <w:fldChar w:fldCharType="end"/>
        </w:r>
      </w:hyperlink>
    </w:p>
    <w:p w:rsidR="00EF734C" w:rsidRDefault="00EF734C" w:rsidP="00EF734C">
      <w:pPr>
        <w:pStyle w:val="22"/>
        <w:tabs>
          <w:tab w:val="right" w:leader="dot" w:pos="9628"/>
        </w:tabs>
        <w:ind w:left="210"/>
        <w:rPr>
          <w:rFonts w:asciiTheme="minorHAnsi" w:eastAsiaTheme="minorEastAsia" w:hAnsiTheme="minorHAnsi" w:cstheme="minorBidi"/>
          <w:noProof/>
          <w:color w:val="auto"/>
          <w:kern w:val="2"/>
          <w:szCs w:val="22"/>
        </w:rPr>
      </w:pPr>
      <w:hyperlink w:anchor="_Toc408825491" w:history="1">
        <w:r w:rsidRPr="00823CAF">
          <w:rPr>
            <w:rStyle w:val="af2"/>
            <w:noProof/>
          </w:rPr>
          <w:t>1.3</w:t>
        </w:r>
        <w:r w:rsidRPr="00823CAF">
          <w:rPr>
            <w:rStyle w:val="af2"/>
            <w:rFonts w:hint="eastAsia"/>
            <w:noProof/>
          </w:rPr>
          <w:t xml:space="preserve"> </w:t>
        </w:r>
        <w:r w:rsidRPr="00823CAF">
          <w:rPr>
            <w:rStyle w:val="af2"/>
            <w:rFonts w:hint="eastAsia"/>
            <w:noProof/>
          </w:rPr>
          <w:t>升级机型和版本</w:t>
        </w:r>
        <w:r>
          <w:rPr>
            <w:noProof/>
            <w:webHidden/>
          </w:rPr>
          <w:tab/>
        </w:r>
        <w:r>
          <w:rPr>
            <w:noProof/>
            <w:webHidden/>
          </w:rPr>
          <w:fldChar w:fldCharType="begin"/>
        </w:r>
        <w:r>
          <w:rPr>
            <w:noProof/>
            <w:webHidden/>
          </w:rPr>
          <w:instrText xml:space="preserve"> PAGEREF _Toc408825491 \h </w:instrText>
        </w:r>
        <w:r>
          <w:rPr>
            <w:noProof/>
            <w:webHidden/>
          </w:rPr>
        </w:r>
        <w:r>
          <w:rPr>
            <w:noProof/>
            <w:webHidden/>
          </w:rPr>
          <w:fldChar w:fldCharType="separate"/>
        </w:r>
        <w:r>
          <w:rPr>
            <w:noProof/>
            <w:webHidden/>
          </w:rPr>
          <w:t>6</w:t>
        </w:r>
        <w:r>
          <w:rPr>
            <w:noProof/>
            <w:webHidden/>
          </w:rPr>
          <w:fldChar w:fldCharType="end"/>
        </w:r>
      </w:hyperlink>
    </w:p>
    <w:p w:rsidR="00EF734C" w:rsidRDefault="00EF734C">
      <w:pPr>
        <w:pStyle w:val="13"/>
        <w:tabs>
          <w:tab w:val="right" w:leader="dot" w:pos="9628"/>
        </w:tabs>
        <w:rPr>
          <w:rFonts w:asciiTheme="minorHAnsi" w:eastAsiaTheme="minorEastAsia" w:hAnsiTheme="minorHAnsi" w:cstheme="minorBidi"/>
          <w:b w:val="0"/>
          <w:bCs w:val="0"/>
          <w:noProof/>
          <w:color w:val="auto"/>
          <w:kern w:val="2"/>
          <w:szCs w:val="22"/>
        </w:rPr>
      </w:pPr>
      <w:hyperlink w:anchor="_Toc408825492" w:history="1">
        <w:r w:rsidRPr="00823CAF">
          <w:rPr>
            <w:rStyle w:val="af2"/>
            <w:noProof/>
          </w:rPr>
          <w:t>2. TD350/TD360</w:t>
        </w:r>
        <w:r w:rsidRPr="00823CAF">
          <w:rPr>
            <w:rStyle w:val="af2"/>
            <w:rFonts w:hint="eastAsia"/>
            <w:noProof/>
          </w:rPr>
          <w:t>升级指导</w:t>
        </w:r>
        <w:r>
          <w:rPr>
            <w:noProof/>
            <w:webHidden/>
          </w:rPr>
          <w:tab/>
        </w:r>
        <w:r>
          <w:rPr>
            <w:noProof/>
            <w:webHidden/>
          </w:rPr>
          <w:fldChar w:fldCharType="begin"/>
        </w:r>
        <w:r>
          <w:rPr>
            <w:noProof/>
            <w:webHidden/>
          </w:rPr>
          <w:instrText xml:space="preserve"> PAGEREF _Toc408825492 \h </w:instrText>
        </w:r>
        <w:r>
          <w:rPr>
            <w:noProof/>
            <w:webHidden/>
          </w:rPr>
        </w:r>
        <w:r>
          <w:rPr>
            <w:noProof/>
            <w:webHidden/>
          </w:rPr>
          <w:fldChar w:fldCharType="separate"/>
        </w:r>
        <w:r>
          <w:rPr>
            <w:noProof/>
            <w:webHidden/>
          </w:rPr>
          <w:t>7</w:t>
        </w:r>
        <w:r>
          <w:rPr>
            <w:noProof/>
            <w:webHidden/>
          </w:rPr>
          <w:fldChar w:fldCharType="end"/>
        </w:r>
      </w:hyperlink>
    </w:p>
    <w:p w:rsidR="00EF734C" w:rsidRDefault="00EF734C" w:rsidP="00EF734C">
      <w:pPr>
        <w:pStyle w:val="22"/>
        <w:tabs>
          <w:tab w:val="right" w:leader="dot" w:pos="9628"/>
        </w:tabs>
        <w:ind w:left="210"/>
        <w:rPr>
          <w:rFonts w:asciiTheme="minorHAnsi" w:eastAsiaTheme="minorEastAsia" w:hAnsiTheme="minorHAnsi" w:cstheme="minorBidi"/>
          <w:noProof/>
          <w:color w:val="auto"/>
          <w:kern w:val="2"/>
          <w:szCs w:val="22"/>
        </w:rPr>
      </w:pPr>
      <w:hyperlink w:anchor="_Toc408825493" w:history="1">
        <w:r w:rsidRPr="00823CAF">
          <w:rPr>
            <w:rStyle w:val="af2"/>
            <w:noProof/>
          </w:rPr>
          <w:t>2.1</w:t>
        </w:r>
        <w:r w:rsidRPr="00823CAF">
          <w:rPr>
            <w:rStyle w:val="af2"/>
            <w:rFonts w:hint="eastAsia"/>
            <w:noProof/>
          </w:rPr>
          <w:t xml:space="preserve"> </w:t>
        </w:r>
        <w:r w:rsidRPr="00823CAF">
          <w:rPr>
            <w:rStyle w:val="af2"/>
            <w:rFonts w:hint="eastAsia"/>
            <w:noProof/>
          </w:rPr>
          <w:t>升级过程</w:t>
        </w:r>
        <w:r>
          <w:rPr>
            <w:noProof/>
            <w:webHidden/>
          </w:rPr>
          <w:tab/>
        </w:r>
        <w:r>
          <w:rPr>
            <w:noProof/>
            <w:webHidden/>
          </w:rPr>
          <w:fldChar w:fldCharType="begin"/>
        </w:r>
        <w:r>
          <w:rPr>
            <w:noProof/>
            <w:webHidden/>
          </w:rPr>
          <w:instrText xml:space="preserve"> PAGEREF _Toc408825493 \h </w:instrText>
        </w:r>
        <w:r>
          <w:rPr>
            <w:noProof/>
            <w:webHidden/>
          </w:rPr>
        </w:r>
        <w:r>
          <w:rPr>
            <w:noProof/>
            <w:webHidden/>
          </w:rPr>
          <w:fldChar w:fldCharType="separate"/>
        </w:r>
        <w:r>
          <w:rPr>
            <w:noProof/>
            <w:webHidden/>
          </w:rPr>
          <w:t>7</w:t>
        </w:r>
        <w:r>
          <w:rPr>
            <w:noProof/>
            <w:webHidden/>
          </w:rPr>
          <w:fldChar w:fldCharType="end"/>
        </w:r>
      </w:hyperlink>
    </w:p>
    <w:p w:rsidR="00EF734C" w:rsidRDefault="00EF734C" w:rsidP="00EF734C">
      <w:pPr>
        <w:pStyle w:val="31"/>
        <w:tabs>
          <w:tab w:val="right" w:leader="dot" w:pos="9628"/>
        </w:tabs>
        <w:ind w:left="630"/>
        <w:rPr>
          <w:rFonts w:asciiTheme="minorHAnsi" w:eastAsiaTheme="minorEastAsia" w:hAnsiTheme="minorHAnsi" w:cstheme="minorBidi"/>
          <w:bCs w:val="0"/>
          <w:iCs w:val="0"/>
          <w:noProof/>
          <w:color w:val="auto"/>
          <w:szCs w:val="22"/>
        </w:rPr>
      </w:pPr>
      <w:hyperlink w:anchor="_Toc408825494" w:history="1">
        <w:r w:rsidRPr="00823CAF">
          <w:rPr>
            <w:rStyle w:val="af2"/>
            <w:noProof/>
          </w:rPr>
          <w:t>2.1.1</w:t>
        </w:r>
        <w:r w:rsidRPr="00823CAF">
          <w:rPr>
            <w:rStyle w:val="af2"/>
            <w:rFonts w:hint="eastAsia"/>
            <w:noProof/>
          </w:rPr>
          <w:t xml:space="preserve"> </w:t>
        </w:r>
        <w:r w:rsidRPr="00823CAF">
          <w:rPr>
            <w:rStyle w:val="af2"/>
            <w:rFonts w:hint="eastAsia"/>
            <w:noProof/>
          </w:rPr>
          <w:t>升级步骤</w:t>
        </w:r>
        <w:r>
          <w:rPr>
            <w:noProof/>
            <w:webHidden/>
          </w:rPr>
          <w:tab/>
        </w:r>
        <w:r>
          <w:rPr>
            <w:noProof/>
            <w:webHidden/>
          </w:rPr>
          <w:fldChar w:fldCharType="begin"/>
        </w:r>
        <w:r>
          <w:rPr>
            <w:noProof/>
            <w:webHidden/>
          </w:rPr>
          <w:instrText xml:space="preserve"> PAGEREF _Toc408825494 \h </w:instrText>
        </w:r>
        <w:r>
          <w:rPr>
            <w:noProof/>
            <w:webHidden/>
          </w:rPr>
        </w:r>
        <w:r>
          <w:rPr>
            <w:noProof/>
            <w:webHidden/>
          </w:rPr>
          <w:fldChar w:fldCharType="separate"/>
        </w:r>
        <w:r>
          <w:rPr>
            <w:noProof/>
            <w:webHidden/>
          </w:rPr>
          <w:t>7</w:t>
        </w:r>
        <w:r>
          <w:rPr>
            <w:noProof/>
            <w:webHidden/>
          </w:rPr>
          <w:fldChar w:fldCharType="end"/>
        </w:r>
      </w:hyperlink>
    </w:p>
    <w:p w:rsidR="00EF734C" w:rsidRDefault="00EF734C" w:rsidP="00EF734C">
      <w:pPr>
        <w:pStyle w:val="31"/>
        <w:tabs>
          <w:tab w:val="right" w:leader="dot" w:pos="9628"/>
        </w:tabs>
        <w:ind w:left="630"/>
        <w:rPr>
          <w:rFonts w:asciiTheme="minorHAnsi" w:eastAsiaTheme="minorEastAsia" w:hAnsiTheme="minorHAnsi" w:cstheme="minorBidi"/>
          <w:bCs w:val="0"/>
          <w:iCs w:val="0"/>
          <w:noProof/>
          <w:color w:val="auto"/>
          <w:szCs w:val="22"/>
        </w:rPr>
      </w:pPr>
      <w:hyperlink w:anchor="_Toc408825495" w:history="1">
        <w:r w:rsidRPr="00823CAF">
          <w:rPr>
            <w:rStyle w:val="af2"/>
            <w:noProof/>
          </w:rPr>
          <w:t>2.1.2</w:t>
        </w:r>
        <w:r w:rsidRPr="00823CAF">
          <w:rPr>
            <w:rStyle w:val="af2"/>
            <w:rFonts w:hint="eastAsia"/>
            <w:noProof/>
          </w:rPr>
          <w:t xml:space="preserve"> </w:t>
        </w:r>
        <w:r w:rsidRPr="00823CAF">
          <w:rPr>
            <w:rStyle w:val="af2"/>
            <w:rFonts w:hint="eastAsia"/>
            <w:noProof/>
          </w:rPr>
          <w:t>升级验证</w:t>
        </w:r>
        <w:r>
          <w:rPr>
            <w:noProof/>
            <w:webHidden/>
          </w:rPr>
          <w:tab/>
        </w:r>
        <w:r>
          <w:rPr>
            <w:noProof/>
            <w:webHidden/>
          </w:rPr>
          <w:fldChar w:fldCharType="begin"/>
        </w:r>
        <w:r>
          <w:rPr>
            <w:noProof/>
            <w:webHidden/>
          </w:rPr>
          <w:instrText xml:space="preserve"> PAGEREF _Toc408825495 \h </w:instrText>
        </w:r>
        <w:r>
          <w:rPr>
            <w:noProof/>
            <w:webHidden/>
          </w:rPr>
        </w:r>
        <w:r>
          <w:rPr>
            <w:noProof/>
            <w:webHidden/>
          </w:rPr>
          <w:fldChar w:fldCharType="separate"/>
        </w:r>
        <w:r>
          <w:rPr>
            <w:noProof/>
            <w:webHidden/>
          </w:rPr>
          <w:t>7</w:t>
        </w:r>
        <w:r>
          <w:rPr>
            <w:noProof/>
            <w:webHidden/>
          </w:rPr>
          <w:fldChar w:fldCharType="end"/>
        </w:r>
      </w:hyperlink>
    </w:p>
    <w:p w:rsidR="00EF734C" w:rsidRDefault="00EF734C" w:rsidP="00EF734C">
      <w:pPr>
        <w:pStyle w:val="31"/>
        <w:tabs>
          <w:tab w:val="right" w:leader="dot" w:pos="9628"/>
        </w:tabs>
        <w:ind w:left="630"/>
        <w:rPr>
          <w:rFonts w:asciiTheme="minorHAnsi" w:eastAsiaTheme="minorEastAsia" w:hAnsiTheme="minorHAnsi" w:cstheme="minorBidi"/>
          <w:bCs w:val="0"/>
          <w:iCs w:val="0"/>
          <w:noProof/>
          <w:color w:val="auto"/>
          <w:szCs w:val="22"/>
        </w:rPr>
      </w:pPr>
      <w:hyperlink w:anchor="_Toc408825496" w:history="1">
        <w:r w:rsidRPr="00823CAF">
          <w:rPr>
            <w:rStyle w:val="af2"/>
            <w:noProof/>
          </w:rPr>
          <w:t>2.1.3</w:t>
        </w:r>
        <w:r w:rsidRPr="00823CAF">
          <w:rPr>
            <w:rStyle w:val="af2"/>
            <w:rFonts w:hint="eastAsia"/>
            <w:noProof/>
          </w:rPr>
          <w:t xml:space="preserve"> </w:t>
        </w:r>
        <w:r w:rsidRPr="00823CAF">
          <w:rPr>
            <w:rStyle w:val="af2"/>
            <w:rFonts w:hint="eastAsia"/>
            <w:noProof/>
          </w:rPr>
          <w:t>异常处理</w:t>
        </w:r>
        <w:r>
          <w:rPr>
            <w:noProof/>
            <w:webHidden/>
          </w:rPr>
          <w:tab/>
        </w:r>
        <w:r>
          <w:rPr>
            <w:noProof/>
            <w:webHidden/>
          </w:rPr>
          <w:fldChar w:fldCharType="begin"/>
        </w:r>
        <w:r>
          <w:rPr>
            <w:noProof/>
            <w:webHidden/>
          </w:rPr>
          <w:instrText xml:space="preserve"> PAGEREF _Toc408825496 \h </w:instrText>
        </w:r>
        <w:r>
          <w:rPr>
            <w:noProof/>
            <w:webHidden/>
          </w:rPr>
        </w:r>
        <w:r>
          <w:rPr>
            <w:noProof/>
            <w:webHidden/>
          </w:rPr>
          <w:fldChar w:fldCharType="separate"/>
        </w:r>
        <w:r>
          <w:rPr>
            <w:noProof/>
            <w:webHidden/>
          </w:rPr>
          <w:t>8</w:t>
        </w:r>
        <w:r>
          <w:rPr>
            <w:noProof/>
            <w:webHidden/>
          </w:rPr>
          <w:fldChar w:fldCharType="end"/>
        </w:r>
      </w:hyperlink>
    </w:p>
    <w:p w:rsidR="00022842" w:rsidRDefault="004B2484" w:rsidP="00844361">
      <w:r>
        <w:fldChar w:fldCharType="end"/>
      </w:r>
    </w:p>
    <w:p w:rsidR="00022842" w:rsidRDefault="00022842" w:rsidP="00022842">
      <w:pPr>
        <w:sectPr w:rsidR="00022842" w:rsidSect="00EA666F">
          <w:pgSz w:w="11906" w:h="16838" w:code="9"/>
          <w:pgMar w:top="1134" w:right="1134" w:bottom="1134" w:left="1134" w:header="851" w:footer="851" w:gutter="0"/>
          <w:cols w:space="425"/>
          <w:titlePg/>
          <w:docGrid w:linePitch="312"/>
        </w:sectPr>
      </w:pPr>
      <w:bookmarkStart w:id="1" w:name="_Toc279411564"/>
      <w:bookmarkStart w:id="2" w:name="_Toc282432864"/>
      <w:bookmarkStart w:id="3" w:name="_Toc291842566"/>
      <w:bookmarkStart w:id="4" w:name="_GoBack"/>
      <w:bookmarkEnd w:id="4"/>
    </w:p>
    <w:p w:rsidR="004C7859" w:rsidRPr="0074149A" w:rsidRDefault="004C7859" w:rsidP="00022842">
      <w:pPr>
        <w:pStyle w:val="11"/>
      </w:pPr>
      <w:bookmarkStart w:id="5" w:name="_Toc408825487"/>
      <w:r w:rsidRPr="00722FCD">
        <w:rPr>
          <w:rFonts w:hint="eastAsia"/>
        </w:rPr>
        <w:lastRenderedPageBreak/>
        <w:t>前言</w:t>
      </w:r>
      <w:bookmarkEnd w:id="1"/>
      <w:bookmarkEnd w:id="2"/>
      <w:bookmarkEnd w:id="3"/>
      <w:bookmarkEnd w:id="5"/>
    </w:p>
    <w:p w:rsidR="00BF75E8" w:rsidRPr="00BF75E8" w:rsidRDefault="00BF75E8" w:rsidP="00844361">
      <w:r>
        <w:rPr>
          <w:rFonts w:hint="eastAsia"/>
        </w:rPr>
        <w:t>介绍文档阅读约定和版本更新记录。</w:t>
      </w:r>
    </w:p>
    <w:p w:rsidR="004C7859" w:rsidRPr="008D1601" w:rsidRDefault="004C7859" w:rsidP="00444C12">
      <w:pPr>
        <w:pStyle w:val="21"/>
      </w:pPr>
      <w:r w:rsidRPr="008D1601">
        <w:rPr>
          <w:rFonts w:hint="eastAsia"/>
        </w:rPr>
        <w:t>约定</w:t>
      </w:r>
    </w:p>
    <w:p w:rsidR="00864D94" w:rsidRDefault="004C7859" w:rsidP="00844361">
      <w:pPr>
        <w:pStyle w:val="40"/>
      </w:pPr>
      <w:bookmarkStart w:id="6" w:name="_Toc279042964"/>
      <w:bookmarkStart w:id="7" w:name="_Toc279042973"/>
      <w:r w:rsidRPr="0037017A">
        <w:rPr>
          <w:rFonts w:hint="eastAsia"/>
        </w:rPr>
        <w:t>标识符号约定</w:t>
      </w:r>
      <w:bookmarkEnd w:id="6"/>
    </w:p>
    <w:tbl>
      <w:tblPr>
        <w:tblW w:w="96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786"/>
        <w:gridCol w:w="7853"/>
      </w:tblGrid>
      <w:tr w:rsidR="00A142E5" w:rsidRPr="003761CE" w:rsidTr="003761CE">
        <w:trPr>
          <w:jc w:val="center"/>
        </w:trPr>
        <w:tc>
          <w:tcPr>
            <w:tcW w:w="1786" w:type="dxa"/>
            <w:shd w:val="clear" w:color="000000" w:fill="D9D9D9"/>
            <w:vAlign w:val="center"/>
          </w:tcPr>
          <w:p w:rsidR="00984597" w:rsidRPr="003761CE" w:rsidRDefault="00984597" w:rsidP="00844361">
            <w:pPr>
              <w:pStyle w:val="Tablehead"/>
              <w:rPr>
                <w:b/>
                <w:bCs w:val="0"/>
              </w:rPr>
            </w:pPr>
            <w:r w:rsidRPr="003761CE">
              <w:rPr>
                <w:rFonts w:hint="eastAsia"/>
                <w:b/>
                <w:bCs w:val="0"/>
              </w:rPr>
              <w:t>符号</w:t>
            </w:r>
          </w:p>
        </w:tc>
        <w:tc>
          <w:tcPr>
            <w:tcW w:w="7853" w:type="dxa"/>
            <w:shd w:val="clear" w:color="000000" w:fill="D9D9D9"/>
            <w:vAlign w:val="center"/>
          </w:tcPr>
          <w:p w:rsidR="00984597" w:rsidRPr="003761CE" w:rsidRDefault="00C925ED" w:rsidP="00844361">
            <w:pPr>
              <w:pStyle w:val="Tablehead"/>
              <w:rPr>
                <w:b/>
                <w:bCs w:val="0"/>
              </w:rPr>
            </w:pPr>
            <w:r w:rsidRPr="003761CE">
              <w:rPr>
                <w:rFonts w:hint="eastAsia"/>
                <w:b/>
                <w:bCs w:val="0"/>
              </w:rPr>
              <w:t>意义</w:t>
            </w:r>
          </w:p>
        </w:tc>
      </w:tr>
      <w:tr w:rsidR="00A142E5" w:rsidRPr="003761CE" w:rsidTr="003761CE">
        <w:trPr>
          <w:jc w:val="center"/>
        </w:trPr>
        <w:tc>
          <w:tcPr>
            <w:tcW w:w="1786" w:type="dxa"/>
            <w:shd w:val="clear" w:color="auto" w:fill="auto"/>
            <w:vAlign w:val="center"/>
          </w:tcPr>
          <w:p w:rsidR="00984597" w:rsidRPr="003761CE" w:rsidRDefault="00E04092" w:rsidP="003761CE">
            <w:pPr>
              <w:pStyle w:val="Tabletext0"/>
              <w:jc w:val="center"/>
            </w:pPr>
            <w:r>
              <w:rPr>
                <w:noProof/>
              </w:rPr>
              <w:drawing>
                <wp:inline distT="0" distB="0" distL="0" distR="0">
                  <wp:extent cx="212725" cy="244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212725" cy="244475"/>
                          </a:xfrm>
                          <a:prstGeom prst="rect">
                            <a:avLst/>
                          </a:prstGeom>
                          <a:noFill/>
                          <a:ln w="9525">
                            <a:noFill/>
                            <a:miter lim="800000"/>
                            <a:headEnd/>
                            <a:tailEnd/>
                          </a:ln>
                        </pic:spPr>
                      </pic:pic>
                    </a:graphicData>
                  </a:graphic>
                </wp:inline>
              </w:drawing>
            </w:r>
            <w:r w:rsidR="00984597" w:rsidRPr="00260F21">
              <w:rPr>
                <w:rStyle w:val="TabletextCharChar"/>
                <w:rFonts w:hint="eastAsia"/>
              </w:rPr>
              <w:t>贴士</w:t>
            </w:r>
          </w:p>
        </w:tc>
        <w:tc>
          <w:tcPr>
            <w:tcW w:w="7853" w:type="dxa"/>
            <w:shd w:val="clear" w:color="auto" w:fill="auto"/>
            <w:vAlign w:val="center"/>
          </w:tcPr>
          <w:p w:rsidR="00984597" w:rsidRPr="003761CE" w:rsidRDefault="00984597" w:rsidP="00844361">
            <w:pPr>
              <w:pStyle w:val="Tabletext0"/>
            </w:pPr>
            <w:r w:rsidRPr="003761CE">
              <w:rPr>
                <w:rFonts w:hint="eastAsia"/>
              </w:rPr>
              <w:t>有助于您更好解决问题的方法。</w:t>
            </w:r>
          </w:p>
        </w:tc>
      </w:tr>
      <w:tr w:rsidR="00A142E5" w:rsidRPr="003761CE" w:rsidTr="003761CE">
        <w:trPr>
          <w:jc w:val="center"/>
        </w:trPr>
        <w:tc>
          <w:tcPr>
            <w:tcW w:w="1786" w:type="dxa"/>
            <w:shd w:val="clear" w:color="auto" w:fill="auto"/>
            <w:vAlign w:val="center"/>
          </w:tcPr>
          <w:p w:rsidR="00984597" w:rsidRPr="003761CE" w:rsidRDefault="00E04092" w:rsidP="003761CE">
            <w:pPr>
              <w:pStyle w:val="Tabletext0"/>
              <w:jc w:val="center"/>
            </w:pPr>
            <w:r>
              <w:rPr>
                <w:noProof/>
              </w:rPr>
              <w:drawing>
                <wp:inline distT="0" distB="0" distL="0" distR="0">
                  <wp:extent cx="223520" cy="2444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223520" cy="244475"/>
                          </a:xfrm>
                          <a:prstGeom prst="rect">
                            <a:avLst/>
                          </a:prstGeom>
                          <a:noFill/>
                          <a:ln w="9525">
                            <a:noFill/>
                            <a:miter lim="800000"/>
                            <a:headEnd/>
                            <a:tailEnd/>
                          </a:ln>
                        </pic:spPr>
                      </pic:pic>
                    </a:graphicData>
                  </a:graphic>
                </wp:inline>
              </w:drawing>
            </w:r>
            <w:r w:rsidR="00984597" w:rsidRPr="00260F21">
              <w:rPr>
                <w:rStyle w:val="TabletextCharChar"/>
                <w:rFonts w:hint="eastAsia"/>
              </w:rPr>
              <w:t>备注</w:t>
            </w:r>
          </w:p>
        </w:tc>
        <w:tc>
          <w:tcPr>
            <w:tcW w:w="7853" w:type="dxa"/>
            <w:shd w:val="clear" w:color="auto" w:fill="auto"/>
            <w:vAlign w:val="center"/>
          </w:tcPr>
          <w:p w:rsidR="00984597" w:rsidRPr="003761CE" w:rsidRDefault="00984597" w:rsidP="00844361">
            <w:pPr>
              <w:pStyle w:val="Tabletext0"/>
            </w:pPr>
            <w:r w:rsidRPr="003761CE">
              <w:t>表示</w:t>
            </w:r>
            <w:r w:rsidRPr="003761CE">
              <w:rPr>
                <w:rFonts w:hint="eastAsia"/>
              </w:rPr>
              <w:t>对正文内容的补充</w:t>
            </w:r>
            <w:r w:rsidR="009300CE" w:rsidRPr="003761CE">
              <w:rPr>
                <w:rFonts w:hint="eastAsia"/>
              </w:rPr>
              <w:t>、</w:t>
            </w:r>
            <w:r w:rsidRPr="003761CE">
              <w:rPr>
                <w:rFonts w:hint="eastAsia"/>
              </w:rPr>
              <w:t>说明</w:t>
            </w:r>
            <w:r w:rsidR="009300CE" w:rsidRPr="003761CE">
              <w:rPr>
                <w:rFonts w:hint="eastAsia"/>
              </w:rPr>
              <w:t>和强调</w:t>
            </w:r>
            <w:r w:rsidRPr="003761CE">
              <w:rPr>
                <w:rFonts w:hint="eastAsia"/>
              </w:rPr>
              <w:t>。</w:t>
            </w:r>
          </w:p>
        </w:tc>
      </w:tr>
      <w:tr w:rsidR="00984597" w:rsidRPr="003761CE" w:rsidTr="003761CE">
        <w:trPr>
          <w:jc w:val="center"/>
        </w:trPr>
        <w:tc>
          <w:tcPr>
            <w:tcW w:w="1786" w:type="dxa"/>
            <w:shd w:val="clear" w:color="auto" w:fill="auto"/>
            <w:vAlign w:val="center"/>
          </w:tcPr>
          <w:p w:rsidR="00984597" w:rsidRPr="003761CE" w:rsidRDefault="00E04092" w:rsidP="003761CE">
            <w:pPr>
              <w:pStyle w:val="Tabletext0"/>
              <w:jc w:val="center"/>
            </w:pPr>
            <w:r>
              <w:rPr>
                <w:noProof/>
              </w:rPr>
              <w:drawing>
                <wp:inline distT="0" distB="0" distL="0" distR="0">
                  <wp:extent cx="244475" cy="223520"/>
                  <wp:effectExtent l="1905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244475" cy="223520"/>
                          </a:xfrm>
                          <a:prstGeom prst="rect">
                            <a:avLst/>
                          </a:prstGeom>
                          <a:noFill/>
                          <a:ln w="9525">
                            <a:noFill/>
                            <a:miter lim="800000"/>
                            <a:headEnd/>
                            <a:tailEnd/>
                          </a:ln>
                        </pic:spPr>
                      </pic:pic>
                    </a:graphicData>
                  </a:graphic>
                </wp:inline>
              </w:drawing>
            </w:r>
            <w:r w:rsidR="00984597" w:rsidRPr="00260F21">
              <w:rPr>
                <w:rStyle w:val="TabletextCharChar"/>
                <w:rFonts w:hint="eastAsia"/>
              </w:rPr>
              <w:t>注意</w:t>
            </w:r>
          </w:p>
        </w:tc>
        <w:tc>
          <w:tcPr>
            <w:tcW w:w="7853" w:type="dxa"/>
            <w:shd w:val="clear" w:color="auto" w:fill="auto"/>
            <w:vAlign w:val="center"/>
          </w:tcPr>
          <w:p w:rsidR="00984597" w:rsidRPr="003761CE" w:rsidRDefault="00215A99" w:rsidP="00844361">
            <w:pPr>
              <w:pStyle w:val="Tabletext0"/>
            </w:pPr>
            <w:r w:rsidRPr="003761CE">
              <w:rPr>
                <w:rFonts w:hint="eastAsia"/>
              </w:rPr>
              <w:t>表示可能导致设备损坏或数据丢失的事项。</w:t>
            </w:r>
          </w:p>
        </w:tc>
      </w:tr>
      <w:tr w:rsidR="00984597" w:rsidRPr="003761CE" w:rsidTr="003761CE">
        <w:trPr>
          <w:jc w:val="center"/>
        </w:trPr>
        <w:tc>
          <w:tcPr>
            <w:tcW w:w="1786" w:type="dxa"/>
            <w:shd w:val="clear" w:color="auto" w:fill="auto"/>
            <w:vAlign w:val="center"/>
          </w:tcPr>
          <w:p w:rsidR="00984597" w:rsidRPr="003761CE" w:rsidRDefault="00E04092" w:rsidP="003761CE">
            <w:pPr>
              <w:pStyle w:val="Tabletext0"/>
              <w:jc w:val="center"/>
            </w:pPr>
            <w:r>
              <w:rPr>
                <w:noProof/>
              </w:rPr>
              <w:drawing>
                <wp:inline distT="0" distB="0" distL="0" distR="0">
                  <wp:extent cx="244475" cy="223520"/>
                  <wp:effectExtent l="1905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244475" cy="223520"/>
                          </a:xfrm>
                          <a:prstGeom prst="rect">
                            <a:avLst/>
                          </a:prstGeom>
                          <a:noFill/>
                          <a:ln w="9525">
                            <a:noFill/>
                            <a:miter lim="800000"/>
                            <a:headEnd/>
                            <a:tailEnd/>
                          </a:ln>
                        </pic:spPr>
                      </pic:pic>
                    </a:graphicData>
                  </a:graphic>
                </wp:inline>
              </w:drawing>
            </w:r>
            <w:r w:rsidR="00984597" w:rsidRPr="00260F21">
              <w:rPr>
                <w:rStyle w:val="TabletextCharChar"/>
                <w:rFonts w:hint="eastAsia"/>
              </w:rPr>
              <w:t>警告</w:t>
            </w:r>
          </w:p>
        </w:tc>
        <w:tc>
          <w:tcPr>
            <w:tcW w:w="7853" w:type="dxa"/>
            <w:shd w:val="clear" w:color="auto" w:fill="auto"/>
            <w:vAlign w:val="center"/>
          </w:tcPr>
          <w:p w:rsidR="00984597" w:rsidRPr="003761CE" w:rsidRDefault="00984597" w:rsidP="00844361">
            <w:pPr>
              <w:pStyle w:val="Tabletext0"/>
            </w:pPr>
            <w:r w:rsidRPr="003761CE">
              <w:rPr>
                <w:rFonts w:hint="eastAsia"/>
              </w:rPr>
              <w:t>表示可能会导致轻微人身伤害的事项。</w:t>
            </w:r>
          </w:p>
        </w:tc>
      </w:tr>
      <w:tr w:rsidR="00984597" w:rsidRPr="003761CE" w:rsidTr="003761CE">
        <w:trPr>
          <w:jc w:val="center"/>
        </w:trPr>
        <w:tc>
          <w:tcPr>
            <w:tcW w:w="1786" w:type="dxa"/>
            <w:shd w:val="clear" w:color="auto" w:fill="auto"/>
            <w:vAlign w:val="center"/>
          </w:tcPr>
          <w:p w:rsidR="00984597" w:rsidRPr="003761CE" w:rsidRDefault="00E04092" w:rsidP="003761CE">
            <w:pPr>
              <w:pStyle w:val="Tabletext0"/>
              <w:jc w:val="center"/>
            </w:pPr>
            <w:r>
              <w:rPr>
                <w:noProof/>
              </w:rPr>
              <w:drawing>
                <wp:inline distT="0" distB="0" distL="0" distR="0">
                  <wp:extent cx="244475" cy="223520"/>
                  <wp:effectExtent l="1905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244475" cy="223520"/>
                          </a:xfrm>
                          <a:prstGeom prst="rect">
                            <a:avLst/>
                          </a:prstGeom>
                          <a:noFill/>
                          <a:ln w="9525">
                            <a:noFill/>
                            <a:miter lim="800000"/>
                            <a:headEnd/>
                            <a:tailEnd/>
                          </a:ln>
                        </pic:spPr>
                      </pic:pic>
                    </a:graphicData>
                  </a:graphic>
                </wp:inline>
              </w:drawing>
            </w:r>
            <w:r w:rsidR="00984597" w:rsidRPr="00260F21">
              <w:rPr>
                <w:rStyle w:val="TabletextCharChar"/>
                <w:rFonts w:hint="eastAsia"/>
              </w:rPr>
              <w:t>危险</w:t>
            </w:r>
          </w:p>
        </w:tc>
        <w:tc>
          <w:tcPr>
            <w:tcW w:w="7853" w:type="dxa"/>
            <w:shd w:val="clear" w:color="auto" w:fill="auto"/>
            <w:vAlign w:val="center"/>
          </w:tcPr>
          <w:p w:rsidR="00984597" w:rsidRPr="003761CE" w:rsidRDefault="00984597" w:rsidP="00844361">
            <w:pPr>
              <w:pStyle w:val="Tabletext0"/>
            </w:pPr>
            <w:r w:rsidRPr="003761CE">
              <w:rPr>
                <w:rFonts w:hint="eastAsia"/>
              </w:rPr>
              <w:t>表示可能会导致重大人身伤亡的事项。</w:t>
            </w:r>
          </w:p>
        </w:tc>
      </w:tr>
    </w:tbl>
    <w:p w:rsidR="00D23B29" w:rsidRDefault="00D23B29" w:rsidP="00D23B29"/>
    <w:p w:rsidR="004C7859" w:rsidRDefault="004C7859" w:rsidP="00BE797B">
      <w:pPr>
        <w:pStyle w:val="40"/>
      </w:pPr>
      <w:r w:rsidRPr="0037017A">
        <w:rPr>
          <w:rFonts w:hint="eastAsia"/>
        </w:rPr>
        <w:t>界面元素约定</w:t>
      </w:r>
      <w:bookmarkEnd w:id="7"/>
    </w:p>
    <w:tbl>
      <w:tblPr>
        <w:tblW w:w="96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620"/>
        <w:gridCol w:w="8019"/>
      </w:tblGrid>
      <w:tr w:rsidR="00A142E5" w:rsidRPr="003761CE" w:rsidTr="003761CE">
        <w:trPr>
          <w:tblHeader/>
          <w:jc w:val="center"/>
        </w:trPr>
        <w:tc>
          <w:tcPr>
            <w:tcW w:w="1429" w:type="dxa"/>
            <w:shd w:val="clear" w:color="000000" w:fill="D9D9D9"/>
            <w:vAlign w:val="center"/>
          </w:tcPr>
          <w:p w:rsidR="00984597" w:rsidRPr="003761CE" w:rsidRDefault="00984597" w:rsidP="00844361">
            <w:pPr>
              <w:pStyle w:val="Tablehead"/>
              <w:rPr>
                <w:b/>
                <w:bCs w:val="0"/>
              </w:rPr>
            </w:pPr>
            <w:r w:rsidRPr="003761CE">
              <w:rPr>
                <w:rFonts w:hint="eastAsia"/>
                <w:b/>
                <w:bCs w:val="0"/>
              </w:rPr>
              <w:t>格式</w:t>
            </w:r>
          </w:p>
        </w:tc>
        <w:tc>
          <w:tcPr>
            <w:tcW w:w="7076" w:type="dxa"/>
            <w:shd w:val="clear" w:color="000000" w:fill="D9D9D9"/>
            <w:vAlign w:val="center"/>
          </w:tcPr>
          <w:p w:rsidR="00984597" w:rsidRPr="003761CE" w:rsidRDefault="00984597" w:rsidP="00844361">
            <w:pPr>
              <w:pStyle w:val="Tablehead"/>
              <w:rPr>
                <w:b/>
                <w:bCs w:val="0"/>
              </w:rPr>
            </w:pPr>
            <w:r w:rsidRPr="003761CE">
              <w:rPr>
                <w:rFonts w:hint="eastAsia"/>
                <w:b/>
                <w:bCs w:val="0"/>
              </w:rPr>
              <w:t>意义</w:t>
            </w:r>
          </w:p>
        </w:tc>
      </w:tr>
      <w:tr w:rsidR="00A142E5" w:rsidRPr="003761CE" w:rsidTr="003761CE">
        <w:trPr>
          <w:jc w:val="center"/>
        </w:trPr>
        <w:tc>
          <w:tcPr>
            <w:tcW w:w="1429" w:type="dxa"/>
            <w:shd w:val="clear" w:color="auto" w:fill="auto"/>
            <w:vAlign w:val="center"/>
          </w:tcPr>
          <w:p w:rsidR="00984597" w:rsidRPr="003761CE" w:rsidRDefault="00260F21" w:rsidP="003761CE">
            <w:pPr>
              <w:pStyle w:val="Tabletext0"/>
              <w:jc w:val="center"/>
            </w:pPr>
            <w:r w:rsidRPr="003761CE">
              <w:rPr>
                <w:rFonts w:hint="eastAsia"/>
              </w:rPr>
              <w:t>“</w:t>
            </w:r>
            <w:r w:rsidRPr="003761CE">
              <w:rPr>
                <w:rFonts w:hint="eastAsia"/>
              </w:rPr>
              <w:t xml:space="preserve"> </w:t>
            </w:r>
            <w:r w:rsidRPr="003761CE">
              <w:rPr>
                <w:rFonts w:hint="eastAsia"/>
              </w:rPr>
              <w:t>”</w:t>
            </w:r>
          </w:p>
        </w:tc>
        <w:tc>
          <w:tcPr>
            <w:tcW w:w="7076" w:type="dxa"/>
            <w:shd w:val="clear" w:color="auto" w:fill="auto"/>
            <w:vAlign w:val="center"/>
          </w:tcPr>
          <w:p w:rsidR="00984597" w:rsidRPr="003761CE" w:rsidRDefault="00FE793A" w:rsidP="00844361">
            <w:pPr>
              <w:pStyle w:val="Tabletext0"/>
            </w:pPr>
            <w:r w:rsidRPr="003761CE">
              <w:rPr>
                <w:rFonts w:hint="eastAsia"/>
              </w:rPr>
              <w:t>该符号表示软件</w:t>
            </w:r>
            <w:r w:rsidR="00984597" w:rsidRPr="003761CE">
              <w:rPr>
                <w:rFonts w:hint="eastAsia"/>
              </w:rPr>
              <w:t>界面控</w:t>
            </w:r>
            <w:r w:rsidR="00260F21" w:rsidRPr="003761CE">
              <w:rPr>
                <w:rFonts w:hint="eastAsia"/>
              </w:rPr>
              <w:t>件</w:t>
            </w:r>
            <w:r w:rsidR="00984597" w:rsidRPr="003761CE">
              <w:rPr>
                <w:rFonts w:hint="eastAsia"/>
              </w:rPr>
              <w:t>名称，</w:t>
            </w:r>
            <w:r w:rsidR="00E67B56" w:rsidRPr="003761CE">
              <w:rPr>
                <w:rFonts w:hint="eastAsia"/>
              </w:rPr>
              <w:t>例如</w:t>
            </w:r>
            <w:r w:rsidR="00984597" w:rsidRPr="003761CE">
              <w:rPr>
                <w:rFonts w:hint="eastAsia"/>
              </w:rPr>
              <w:t>：单击</w:t>
            </w:r>
            <w:r w:rsidR="00260F21" w:rsidRPr="003761CE">
              <w:rPr>
                <w:rFonts w:hint="eastAsia"/>
              </w:rPr>
              <w:t>“</w:t>
            </w:r>
            <w:r w:rsidR="00265A05" w:rsidRPr="003761CE">
              <w:rPr>
                <w:rFonts w:hint="eastAsia"/>
              </w:rPr>
              <w:t>确定</w:t>
            </w:r>
            <w:r w:rsidR="00260F21" w:rsidRPr="003761CE">
              <w:rPr>
                <w:rFonts w:hint="eastAsia"/>
              </w:rPr>
              <w:t>”</w:t>
            </w:r>
            <w:r w:rsidR="00984597" w:rsidRPr="003761CE">
              <w:rPr>
                <w:rFonts w:hint="eastAsia"/>
              </w:rPr>
              <w:t>。</w:t>
            </w:r>
          </w:p>
        </w:tc>
      </w:tr>
      <w:tr w:rsidR="00260F21" w:rsidRPr="003761CE" w:rsidTr="003761CE">
        <w:trPr>
          <w:jc w:val="center"/>
        </w:trPr>
        <w:tc>
          <w:tcPr>
            <w:tcW w:w="1429" w:type="dxa"/>
            <w:shd w:val="clear" w:color="auto" w:fill="auto"/>
            <w:vAlign w:val="center"/>
          </w:tcPr>
          <w:p w:rsidR="00260F21" w:rsidRPr="003761CE" w:rsidRDefault="00260F21" w:rsidP="003761CE">
            <w:pPr>
              <w:pStyle w:val="Tabletext0"/>
              <w:jc w:val="center"/>
            </w:pPr>
            <w:r w:rsidRPr="003761CE">
              <w:rPr>
                <w:rFonts w:hint="eastAsia"/>
              </w:rPr>
              <w:t>【</w:t>
            </w:r>
            <w:r w:rsidRPr="003761CE">
              <w:rPr>
                <w:rFonts w:hint="eastAsia"/>
              </w:rPr>
              <w:t xml:space="preserve"> </w:t>
            </w:r>
            <w:r w:rsidRPr="003761CE">
              <w:rPr>
                <w:rFonts w:hint="eastAsia"/>
              </w:rPr>
              <w:t>】</w:t>
            </w:r>
          </w:p>
        </w:tc>
        <w:tc>
          <w:tcPr>
            <w:tcW w:w="7076" w:type="dxa"/>
            <w:shd w:val="clear" w:color="auto" w:fill="auto"/>
            <w:vAlign w:val="center"/>
          </w:tcPr>
          <w:p w:rsidR="00260F21" w:rsidRPr="003761CE" w:rsidRDefault="00260F21" w:rsidP="00844361">
            <w:pPr>
              <w:pStyle w:val="Tabletext0"/>
            </w:pPr>
            <w:r w:rsidRPr="003761CE">
              <w:rPr>
                <w:rFonts w:hint="eastAsia"/>
              </w:rPr>
              <w:t>该符号表示</w:t>
            </w:r>
            <w:r w:rsidR="00C5667C" w:rsidRPr="003761CE">
              <w:rPr>
                <w:rFonts w:hint="eastAsia"/>
              </w:rPr>
              <w:t>硬件</w:t>
            </w:r>
            <w:r w:rsidRPr="003761CE">
              <w:rPr>
                <w:rFonts w:hint="eastAsia"/>
              </w:rPr>
              <w:t>界面</w:t>
            </w:r>
            <w:r w:rsidR="00FE793A" w:rsidRPr="003761CE">
              <w:rPr>
                <w:rFonts w:hint="eastAsia"/>
              </w:rPr>
              <w:t>控件</w:t>
            </w:r>
            <w:r w:rsidRPr="003761CE">
              <w:rPr>
                <w:rFonts w:hint="eastAsia"/>
              </w:rPr>
              <w:t>名称，例如：按【</w:t>
            </w:r>
            <w:r w:rsidRPr="003761CE">
              <w:rPr>
                <w:rFonts w:hint="eastAsia"/>
              </w:rPr>
              <w:t>PTT</w:t>
            </w:r>
            <w:r w:rsidRPr="003761CE">
              <w:rPr>
                <w:rFonts w:hint="eastAsia"/>
              </w:rPr>
              <w:t>】键。</w:t>
            </w:r>
          </w:p>
        </w:tc>
      </w:tr>
      <w:tr w:rsidR="00260F21" w:rsidRPr="003761CE" w:rsidTr="003761CE">
        <w:trPr>
          <w:jc w:val="center"/>
        </w:trPr>
        <w:tc>
          <w:tcPr>
            <w:tcW w:w="1429" w:type="dxa"/>
            <w:shd w:val="clear" w:color="auto" w:fill="auto"/>
            <w:vAlign w:val="center"/>
          </w:tcPr>
          <w:p w:rsidR="00260F21" w:rsidRPr="003761CE" w:rsidRDefault="00260F21" w:rsidP="003761CE">
            <w:pPr>
              <w:pStyle w:val="Tabletext0"/>
              <w:jc w:val="center"/>
            </w:pPr>
            <w:r w:rsidRPr="003761CE">
              <w:rPr>
                <w:rFonts w:hint="eastAsia"/>
              </w:rPr>
              <w:t>-&gt;</w:t>
            </w:r>
          </w:p>
        </w:tc>
        <w:tc>
          <w:tcPr>
            <w:tcW w:w="7076" w:type="dxa"/>
            <w:shd w:val="clear" w:color="auto" w:fill="auto"/>
            <w:vAlign w:val="center"/>
          </w:tcPr>
          <w:p w:rsidR="00260F21" w:rsidRPr="003761CE" w:rsidRDefault="00260F21" w:rsidP="00844361">
            <w:pPr>
              <w:pStyle w:val="Tabletext0"/>
            </w:pPr>
            <w:r w:rsidRPr="003761CE">
              <w:rPr>
                <w:rFonts w:hint="eastAsia"/>
              </w:rPr>
              <w:t>该符号用于对多级菜单进行逐级指引，例如：选择“文件”菜单下的“新建”，表示为：“文件</w:t>
            </w:r>
            <w:r w:rsidRPr="003761CE">
              <w:rPr>
                <w:rFonts w:hint="eastAsia"/>
              </w:rPr>
              <w:t xml:space="preserve"> -&gt; </w:t>
            </w:r>
            <w:r w:rsidRPr="003761CE">
              <w:rPr>
                <w:rFonts w:hint="eastAsia"/>
              </w:rPr>
              <w:t>新建”。</w:t>
            </w:r>
          </w:p>
        </w:tc>
      </w:tr>
    </w:tbl>
    <w:p w:rsidR="00D13F73" w:rsidRDefault="00D13F73" w:rsidP="00D13F73">
      <w:bookmarkStart w:id="8" w:name="_Toc279042980"/>
    </w:p>
    <w:p w:rsidR="00022842" w:rsidRDefault="00022842" w:rsidP="00022842">
      <w:pPr>
        <w:pStyle w:val="40"/>
      </w:pPr>
      <w:r>
        <w:rPr>
          <w:rFonts w:hint="eastAsia"/>
        </w:rPr>
        <w:t>修订记录</w:t>
      </w:r>
    </w:p>
    <w:tbl>
      <w:tblPr>
        <w:tblW w:w="96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20" w:firstRow="1" w:lastRow="0" w:firstColumn="0" w:lastColumn="0" w:noHBand="0" w:noVBand="0"/>
      </w:tblPr>
      <w:tblGrid>
        <w:gridCol w:w="1239"/>
        <w:gridCol w:w="2003"/>
        <w:gridCol w:w="6397"/>
      </w:tblGrid>
      <w:tr w:rsidR="00022842" w:rsidRPr="00BC56A3" w:rsidTr="00BC56A3">
        <w:trPr>
          <w:tblHeader/>
          <w:jc w:val="center"/>
        </w:trPr>
        <w:tc>
          <w:tcPr>
            <w:tcW w:w="1239" w:type="dxa"/>
            <w:tcBorders>
              <w:top w:val="single" w:sz="8" w:space="0" w:color="auto"/>
              <w:left w:val="single" w:sz="8" w:space="0" w:color="auto"/>
              <w:bottom w:val="single" w:sz="4" w:space="0" w:color="auto"/>
              <w:right w:val="single" w:sz="4" w:space="0" w:color="auto"/>
              <w:tl2br w:val="nil"/>
              <w:tr2bl w:val="nil"/>
            </w:tcBorders>
            <w:shd w:val="clear" w:color="000000" w:fill="D9D9D9"/>
            <w:vAlign w:val="center"/>
          </w:tcPr>
          <w:p w:rsidR="00022842" w:rsidRPr="00BC56A3" w:rsidRDefault="00022842" w:rsidP="00596965">
            <w:pPr>
              <w:pStyle w:val="Tablehead"/>
              <w:rPr>
                <w:b/>
                <w:bCs w:val="0"/>
              </w:rPr>
            </w:pPr>
            <w:r w:rsidRPr="00BC56A3">
              <w:rPr>
                <w:rFonts w:hint="eastAsia"/>
                <w:b/>
                <w:bCs w:val="0"/>
              </w:rPr>
              <w:t>文档</w:t>
            </w:r>
            <w:r w:rsidRPr="00BC56A3">
              <w:rPr>
                <w:b/>
                <w:bCs w:val="0"/>
              </w:rPr>
              <w:t>版本</w:t>
            </w:r>
          </w:p>
        </w:tc>
        <w:tc>
          <w:tcPr>
            <w:tcW w:w="2003" w:type="dxa"/>
            <w:tcBorders>
              <w:top w:val="single" w:sz="8" w:space="0" w:color="auto"/>
              <w:left w:val="single" w:sz="4" w:space="0" w:color="auto"/>
              <w:bottom w:val="single" w:sz="4" w:space="0" w:color="auto"/>
              <w:right w:val="single" w:sz="4" w:space="0" w:color="auto"/>
              <w:tl2br w:val="nil"/>
              <w:tr2bl w:val="nil"/>
            </w:tcBorders>
            <w:shd w:val="clear" w:color="000000" w:fill="D9D9D9"/>
            <w:vAlign w:val="center"/>
          </w:tcPr>
          <w:p w:rsidR="00022842" w:rsidRPr="00BC56A3" w:rsidRDefault="00022842" w:rsidP="00596965">
            <w:pPr>
              <w:pStyle w:val="Tablehead"/>
              <w:rPr>
                <w:b/>
                <w:bCs w:val="0"/>
              </w:rPr>
            </w:pPr>
            <w:r w:rsidRPr="00BC56A3">
              <w:rPr>
                <w:b/>
                <w:bCs w:val="0"/>
              </w:rPr>
              <w:t>日期</w:t>
            </w:r>
          </w:p>
        </w:tc>
        <w:tc>
          <w:tcPr>
            <w:tcW w:w="6397" w:type="dxa"/>
            <w:tcBorders>
              <w:top w:val="single" w:sz="8" w:space="0" w:color="auto"/>
              <w:left w:val="single" w:sz="4" w:space="0" w:color="auto"/>
              <w:bottom w:val="single" w:sz="4" w:space="0" w:color="auto"/>
              <w:right w:val="single" w:sz="8" w:space="0" w:color="auto"/>
              <w:tl2br w:val="nil"/>
              <w:tr2bl w:val="nil"/>
            </w:tcBorders>
            <w:shd w:val="clear" w:color="000000" w:fill="D9D9D9"/>
            <w:vAlign w:val="center"/>
          </w:tcPr>
          <w:p w:rsidR="00022842" w:rsidRPr="00BC56A3" w:rsidRDefault="00022842" w:rsidP="00596965">
            <w:pPr>
              <w:pStyle w:val="Tablehead"/>
              <w:rPr>
                <w:b/>
                <w:bCs w:val="0"/>
              </w:rPr>
            </w:pPr>
            <w:r w:rsidRPr="00BC56A3">
              <w:rPr>
                <w:b/>
                <w:bCs w:val="0"/>
              </w:rPr>
              <w:t>描述</w:t>
            </w:r>
          </w:p>
        </w:tc>
      </w:tr>
      <w:tr w:rsidR="002C30EF" w:rsidRPr="003761CE" w:rsidTr="00F94A4D">
        <w:trPr>
          <w:jc w:val="center"/>
        </w:trPr>
        <w:tc>
          <w:tcPr>
            <w:tcW w:w="1239" w:type="dxa"/>
            <w:shd w:val="clear" w:color="auto" w:fill="auto"/>
            <w:vAlign w:val="center"/>
          </w:tcPr>
          <w:p w:rsidR="002C30EF" w:rsidRDefault="002C30EF" w:rsidP="00C725F1">
            <w:pPr>
              <w:pStyle w:val="Tabletext0"/>
              <w:rPr>
                <w:rFonts w:hint="eastAsia"/>
              </w:rPr>
            </w:pPr>
            <w:r>
              <w:rPr>
                <w:rFonts w:hint="eastAsia"/>
              </w:rPr>
              <w:t>R1.2.1</w:t>
            </w:r>
          </w:p>
        </w:tc>
        <w:tc>
          <w:tcPr>
            <w:tcW w:w="2003" w:type="dxa"/>
            <w:shd w:val="clear" w:color="auto" w:fill="auto"/>
            <w:vAlign w:val="center"/>
          </w:tcPr>
          <w:p w:rsidR="002C30EF" w:rsidRDefault="002C30EF" w:rsidP="00C725F1">
            <w:pPr>
              <w:jc w:val="both"/>
              <w:rPr>
                <w:rFonts w:hint="eastAsia"/>
              </w:rPr>
            </w:pPr>
            <w:r>
              <w:rPr>
                <w:rFonts w:hint="eastAsia"/>
              </w:rPr>
              <w:t>2015-01</w:t>
            </w:r>
          </w:p>
        </w:tc>
        <w:tc>
          <w:tcPr>
            <w:tcW w:w="6397" w:type="dxa"/>
            <w:shd w:val="clear" w:color="auto" w:fill="auto"/>
            <w:vAlign w:val="center"/>
          </w:tcPr>
          <w:p w:rsidR="002C30EF" w:rsidRDefault="002C30EF" w:rsidP="002C30EF">
            <w:pPr>
              <w:pStyle w:val="Tabletext0"/>
            </w:pPr>
            <w:r>
              <w:rPr>
                <w:rFonts w:hint="eastAsia"/>
              </w:rPr>
              <w:t>升级配套软件版本到最新：</w:t>
            </w:r>
          </w:p>
          <w:p w:rsidR="002C30EF" w:rsidRDefault="002C30EF" w:rsidP="002C30EF">
            <w:pPr>
              <w:pStyle w:val="Tabletext0"/>
              <w:rPr>
                <w:rFonts w:hint="eastAsia"/>
              </w:rPr>
            </w:pPr>
            <w:r>
              <w:rPr>
                <w:rFonts w:hint="eastAsia"/>
              </w:rPr>
              <w:t>主机</w:t>
            </w:r>
            <w:r>
              <w:rPr>
                <w:rFonts w:hint="eastAsia"/>
              </w:rPr>
              <w:t>A1.02.</w:t>
            </w:r>
            <w:r>
              <w:rPr>
                <w:rFonts w:hint="eastAsia"/>
              </w:rPr>
              <w:t>10</w:t>
            </w:r>
            <w:r>
              <w:rPr>
                <w:rFonts w:hint="eastAsia"/>
              </w:rPr>
              <w:t>.001</w:t>
            </w:r>
            <w:r>
              <w:rPr>
                <w:rFonts w:hint="eastAsia"/>
              </w:rPr>
              <w:t>；</w:t>
            </w:r>
            <w:r>
              <w:rPr>
                <w:rFonts w:hint="eastAsia"/>
              </w:rPr>
              <w:t>RCDB</w:t>
            </w:r>
            <w:r>
              <w:rPr>
                <w:rFonts w:hint="eastAsia"/>
              </w:rPr>
              <w:t>：</w:t>
            </w:r>
            <w:r>
              <w:rPr>
                <w:rFonts w:hint="eastAsia"/>
              </w:rPr>
              <w:t>D1.02.05.001</w:t>
            </w:r>
            <w:r>
              <w:rPr>
                <w:rFonts w:hint="eastAsia"/>
              </w:rPr>
              <w:t>；基带固件：</w:t>
            </w:r>
            <w:r>
              <w:rPr>
                <w:rFonts w:hint="eastAsia"/>
              </w:rPr>
              <w:t>V2.01.03P8</w:t>
            </w:r>
          </w:p>
        </w:tc>
      </w:tr>
      <w:tr w:rsidR="00C725F1" w:rsidRPr="003761CE" w:rsidTr="00F94A4D">
        <w:trPr>
          <w:jc w:val="center"/>
        </w:trPr>
        <w:tc>
          <w:tcPr>
            <w:tcW w:w="1239" w:type="dxa"/>
            <w:shd w:val="clear" w:color="auto" w:fill="auto"/>
            <w:vAlign w:val="center"/>
          </w:tcPr>
          <w:p w:rsidR="00C725F1" w:rsidRDefault="00C725F1" w:rsidP="00C725F1">
            <w:pPr>
              <w:pStyle w:val="Tabletext0"/>
            </w:pPr>
            <w:r>
              <w:rPr>
                <w:rFonts w:hint="eastAsia"/>
              </w:rPr>
              <w:t>R1.2</w:t>
            </w:r>
          </w:p>
        </w:tc>
        <w:tc>
          <w:tcPr>
            <w:tcW w:w="2003" w:type="dxa"/>
            <w:shd w:val="clear" w:color="auto" w:fill="auto"/>
            <w:vAlign w:val="center"/>
          </w:tcPr>
          <w:p w:rsidR="00C725F1" w:rsidRDefault="00C725F1" w:rsidP="00C725F1">
            <w:pPr>
              <w:jc w:val="both"/>
            </w:pPr>
            <w:r>
              <w:rPr>
                <w:rFonts w:hint="eastAsia"/>
              </w:rPr>
              <w:t>2014-12</w:t>
            </w:r>
          </w:p>
        </w:tc>
        <w:tc>
          <w:tcPr>
            <w:tcW w:w="6397" w:type="dxa"/>
            <w:shd w:val="clear" w:color="auto" w:fill="auto"/>
            <w:vAlign w:val="center"/>
          </w:tcPr>
          <w:p w:rsidR="000B1DA0" w:rsidRDefault="00C725F1" w:rsidP="004D5802">
            <w:pPr>
              <w:pStyle w:val="Tabletext0"/>
            </w:pPr>
            <w:r>
              <w:rPr>
                <w:rFonts w:hint="eastAsia"/>
              </w:rPr>
              <w:t>升级</w:t>
            </w:r>
            <w:r w:rsidR="000B1DA0">
              <w:rPr>
                <w:rFonts w:hint="eastAsia"/>
              </w:rPr>
              <w:t>配套软件版本到最新：</w:t>
            </w:r>
          </w:p>
          <w:p w:rsidR="00C725F1" w:rsidRDefault="000B1DA0" w:rsidP="004D5802">
            <w:pPr>
              <w:pStyle w:val="Tabletext0"/>
            </w:pPr>
            <w:r>
              <w:rPr>
                <w:rFonts w:hint="eastAsia"/>
              </w:rPr>
              <w:t>主机</w:t>
            </w:r>
            <w:r>
              <w:rPr>
                <w:rFonts w:hint="eastAsia"/>
              </w:rPr>
              <w:t>A1.02.09.001</w:t>
            </w:r>
            <w:r>
              <w:rPr>
                <w:rFonts w:hint="eastAsia"/>
              </w:rPr>
              <w:t>；</w:t>
            </w:r>
            <w:r>
              <w:rPr>
                <w:rFonts w:hint="eastAsia"/>
              </w:rPr>
              <w:t>RCDB</w:t>
            </w:r>
            <w:r>
              <w:rPr>
                <w:rFonts w:hint="eastAsia"/>
              </w:rPr>
              <w:t>：</w:t>
            </w:r>
            <w:r>
              <w:rPr>
                <w:rFonts w:hint="eastAsia"/>
              </w:rPr>
              <w:t>D1.02.05.001</w:t>
            </w:r>
            <w:r w:rsidR="00DB6CCD">
              <w:rPr>
                <w:rFonts w:hint="eastAsia"/>
              </w:rPr>
              <w:t>；基带固件</w:t>
            </w:r>
            <w:r>
              <w:rPr>
                <w:rFonts w:hint="eastAsia"/>
              </w:rPr>
              <w:t>：</w:t>
            </w:r>
            <w:r>
              <w:rPr>
                <w:rFonts w:hint="eastAsia"/>
              </w:rPr>
              <w:t>V2.01.03P8</w:t>
            </w:r>
          </w:p>
        </w:tc>
      </w:tr>
      <w:tr w:rsidR="009E0541" w:rsidRPr="003761CE" w:rsidTr="00F94A4D">
        <w:trPr>
          <w:jc w:val="center"/>
        </w:trPr>
        <w:tc>
          <w:tcPr>
            <w:tcW w:w="1239" w:type="dxa"/>
            <w:shd w:val="clear" w:color="auto" w:fill="auto"/>
            <w:vAlign w:val="center"/>
          </w:tcPr>
          <w:p w:rsidR="009E0541" w:rsidRDefault="009E0541" w:rsidP="00C725F1">
            <w:pPr>
              <w:pStyle w:val="Tabletext0"/>
            </w:pPr>
            <w:r>
              <w:rPr>
                <w:rFonts w:hint="eastAsia"/>
              </w:rPr>
              <w:t>R</w:t>
            </w:r>
            <w:r w:rsidR="004D5802">
              <w:rPr>
                <w:rFonts w:hint="eastAsia"/>
              </w:rPr>
              <w:t>1.</w:t>
            </w:r>
            <w:r w:rsidR="00C725F1">
              <w:rPr>
                <w:rFonts w:hint="eastAsia"/>
              </w:rPr>
              <w:t>1</w:t>
            </w:r>
          </w:p>
        </w:tc>
        <w:tc>
          <w:tcPr>
            <w:tcW w:w="2003" w:type="dxa"/>
            <w:shd w:val="clear" w:color="auto" w:fill="auto"/>
            <w:vAlign w:val="center"/>
          </w:tcPr>
          <w:p w:rsidR="009E0541" w:rsidRDefault="009E0541" w:rsidP="003F27F5">
            <w:pPr>
              <w:jc w:val="both"/>
            </w:pPr>
            <w:r>
              <w:rPr>
                <w:rFonts w:hint="eastAsia"/>
              </w:rPr>
              <w:t>201</w:t>
            </w:r>
            <w:r w:rsidR="003F27F5">
              <w:rPr>
                <w:rFonts w:hint="eastAsia"/>
              </w:rPr>
              <w:t>4</w:t>
            </w:r>
            <w:r>
              <w:rPr>
                <w:rFonts w:hint="eastAsia"/>
              </w:rPr>
              <w:t>-0</w:t>
            </w:r>
            <w:r w:rsidR="00EC1089">
              <w:rPr>
                <w:rFonts w:hint="eastAsia"/>
              </w:rPr>
              <w:t>7</w:t>
            </w:r>
          </w:p>
        </w:tc>
        <w:tc>
          <w:tcPr>
            <w:tcW w:w="6397" w:type="dxa"/>
            <w:shd w:val="clear" w:color="auto" w:fill="auto"/>
            <w:vAlign w:val="center"/>
          </w:tcPr>
          <w:p w:rsidR="009E0541" w:rsidRDefault="009E0541" w:rsidP="004D5802">
            <w:pPr>
              <w:pStyle w:val="Tabletext0"/>
            </w:pPr>
            <w:r>
              <w:rPr>
                <w:rFonts w:hint="eastAsia"/>
              </w:rPr>
              <w:t>指导用户将常规手持终端</w:t>
            </w:r>
            <w:r w:rsidR="004D5802">
              <w:rPr>
                <w:rFonts w:hint="eastAsia"/>
              </w:rPr>
              <w:t>TD3</w:t>
            </w:r>
            <w:r>
              <w:rPr>
                <w:rFonts w:hint="eastAsia"/>
              </w:rPr>
              <w:t>的主机软件升级到</w:t>
            </w:r>
            <w:r w:rsidR="004D5802">
              <w:rPr>
                <w:rFonts w:hint="eastAsia"/>
              </w:rPr>
              <w:t>A1.01.02.023</w:t>
            </w:r>
            <w:r w:rsidR="009A4AA0">
              <w:rPr>
                <w:rFonts w:hint="eastAsia"/>
              </w:rPr>
              <w:t>最新版本</w:t>
            </w:r>
            <w:r>
              <w:rPr>
                <w:rFonts w:hint="eastAsia"/>
              </w:rPr>
              <w:t>。</w:t>
            </w:r>
          </w:p>
        </w:tc>
      </w:tr>
    </w:tbl>
    <w:p w:rsidR="00A647D2" w:rsidRDefault="00A647D2" w:rsidP="002D0C32">
      <w:pPr>
        <w:pStyle w:val="1"/>
        <w:numPr>
          <w:ilvl w:val="0"/>
          <w:numId w:val="15"/>
        </w:numPr>
      </w:pPr>
      <w:bookmarkStart w:id="9" w:name="_Toc281483210"/>
      <w:bookmarkStart w:id="10" w:name="_Toc290022673"/>
      <w:bookmarkStart w:id="11" w:name="_Toc313605930"/>
      <w:bookmarkStart w:id="12" w:name="_Toc408825488"/>
      <w:bookmarkEnd w:id="8"/>
      <w:r>
        <w:rPr>
          <w:rFonts w:hint="eastAsia"/>
        </w:rPr>
        <w:lastRenderedPageBreak/>
        <w:t>概述</w:t>
      </w:r>
      <w:bookmarkEnd w:id="12"/>
    </w:p>
    <w:p w:rsidR="00A2786F" w:rsidRPr="00A2786F" w:rsidRDefault="00A2786F" w:rsidP="00A2786F">
      <w:pPr>
        <w:pStyle w:val="2"/>
      </w:pPr>
      <w:bookmarkStart w:id="13" w:name="_Toc408825489"/>
      <w:r>
        <w:rPr>
          <w:rFonts w:hint="eastAsia"/>
        </w:rPr>
        <w:t>升级说明</w:t>
      </w:r>
      <w:bookmarkEnd w:id="13"/>
    </w:p>
    <w:p w:rsidR="0057574F" w:rsidRPr="0057574F" w:rsidRDefault="000C5FA7" w:rsidP="0057574F">
      <w:r>
        <w:rPr>
          <w:rFonts w:hint="eastAsia"/>
        </w:rPr>
        <w:t>为了确保</w:t>
      </w:r>
      <w:r w:rsidR="00C503C6">
        <w:rPr>
          <w:rFonts w:hint="eastAsia"/>
        </w:rPr>
        <w:t>终端</w:t>
      </w:r>
      <w:r w:rsidR="004E2135">
        <w:rPr>
          <w:rFonts w:hint="eastAsia"/>
        </w:rPr>
        <w:t>的</w:t>
      </w:r>
      <w:r>
        <w:rPr>
          <w:rFonts w:hint="eastAsia"/>
        </w:rPr>
        <w:t>主机软件升级成功，</w:t>
      </w:r>
      <w:r w:rsidR="0057574F">
        <w:rPr>
          <w:rFonts w:hint="eastAsia"/>
        </w:rPr>
        <w:t>在进行软件升级前，请您认真阅读如下内容：</w:t>
      </w:r>
    </w:p>
    <w:p w:rsidR="002225E1" w:rsidRDefault="00186CBE" w:rsidP="00654B8F">
      <w:pPr>
        <w:pStyle w:val="Itemlist"/>
        <w:ind w:left="315" w:hanging="315"/>
      </w:pPr>
      <w:proofErr w:type="gramStart"/>
      <w:r w:rsidRPr="002225E1">
        <w:rPr>
          <w:rFonts w:hint="eastAsia"/>
        </w:rPr>
        <w:t>本说明</w:t>
      </w:r>
      <w:proofErr w:type="gramEnd"/>
      <w:r w:rsidRPr="002225E1">
        <w:rPr>
          <w:rFonts w:hint="eastAsia"/>
        </w:rPr>
        <w:t>文档仅</w:t>
      </w:r>
      <w:r>
        <w:rPr>
          <w:rFonts w:hint="eastAsia"/>
        </w:rPr>
        <w:t>用于指导</w:t>
      </w:r>
      <w:r w:rsidR="00A5613D">
        <w:rPr>
          <w:rFonts w:hint="eastAsia"/>
        </w:rPr>
        <w:t>特定</w:t>
      </w:r>
      <w:r w:rsidR="009D098C" w:rsidRPr="002225E1">
        <w:rPr>
          <w:rFonts w:hint="eastAsia"/>
        </w:rPr>
        <w:t>机型</w:t>
      </w:r>
      <w:r w:rsidR="009F3A0B">
        <w:rPr>
          <w:rFonts w:hint="eastAsia"/>
        </w:rPr>
        <w:t>的</w:t>
      </w:r>
      <w:r w:rsidR="000B1DA0">
        <w:rPr>
          <w:rFonts w:hint="eastAsia"/>
        </w:rPr>
        <w:t>软件</w:t>
      </w:r>
      <w:r w:rsidR="009D098C" w:rsidRPr="002225E1">
        <w:rPr>
          <w:rFonts w:hint="eastAsia"/>
        </w:rPr>
        <w:t>版本</w:t>
      </w:r>
      <w:r w:rsidRPr="002225E1">
        <w:rPr>
          <w:rFonts w:hint="eastAsia"/>
        </w:rPr>
        <w:t>升级至</w:t>
      </w:r>
      <w:r w:rsidR="000B1DA0">
        <w:rPr>
          <w:rFonts w:hint="eastAsia"/>
          <w:b/>
        </w:rPr>
        <w:t>R1.2</w:t>
      </w:r>
      <w:r w:rsidR="00CC7E21">
        <w:rPr>
          <w:rFonts w:hint="eastAsia"/>
        </w:rPr>
        <w:t>，详细请参考</w:t>
      </w:r>
      <w:r w:rsidR="00D4028D">
        <w:rPr>
          <w:rFonts w:hint="eastAsia"/>
        </w:rPr>
        <w:t>“</w:t>
      </w:r>
      <w:r w:rsidR="00D4028D">
        <w:fldChar w:fldCharType="begin"/>
      </w:r>
      <w:r w:rsidR="00D4028D">
        <w:instrText xml:space="preserve"> </w:instrText>
      </w:r>
      <w:r w:rsidR="00D4028D">
        <w:rPr>
          <w:rFonts w:hint="eastAsia"/>
        </w:rPr>
        <w:instrText>REF _Ref324439267 \r \h</w:instrText>
      </w:r>
      <w:r w:rsidR="00D4028D">
        <w:instrText xml:space="preserve"> </w:instrText>
      </w:r>
      <w:r w:rsidR="00D4028D">
        <w:fldChar w:fldCharType="separate"/>
      </w:r>
      <w:r w:rsidR="00561C7F">
        <w:t>1.3</w:t>
      </w:r>
      <w:r w:rsidR="00D4028D">
        <w:fldChar w:fldCharType="end"/>
      </w:r>
      <w:r w:rsidR="00D4028D">
        <w:rPr>
          <w:rFonts w:hint="eastAsia"/>
        </w:rPr>
        <w:t xml:space="preserve"> </w:t>
      </w:r>
      <w:r w:rsidR="00D4028D">
        <w:fldChar w:fldCharType="begin"/>
      </w:r>
      <w:r w:rsidR="00D4028D">
        <w:instrText xml:space="preserve"> REF _Ref324439267 \h </w:instrText>
      </w:r>
      <w:r w:rsidR="00D4028D">
        <w:fldChar w:fldCharType="separate"/>
      </w:r>
      <w:r w:rsidR="00561C7F">
        <w:rPr>
          <w:rFonts w:hint="eastAsia"/>
        </w:rPr>
        <w:t>升级机型和版本</w:t>
      </w:r>
      <w:r w:rsidR="00D4028D">
        <w:fldChar w:fldCharType="end"/>
      </w:r>
      <w:r w:rsidR="00D4028D">
        <w:rPr>
          <w:rFonts w:hint="eastAsia"/>
        </w:rPr>
        <w:t>”</w:t>
      </w:r>
      <w:r w:rsidR="00480235">
        <w:rPr>
          <w:rFonts w:hint="eastAsia"/>
        </w:rPr>
        <w:t>。</w:t>
      </w:r>
    </w:p>
    <w:p w:rsidR="00D10A85" w:rsidRDefault="0004436A" w:rsidP="00654B8F">
      <w:pPr>
        <w:pStyle w:val="Itemlist"/>
        <w:ind w:left="315" w:hanging="315"/>
      </w:pPr>
      <w:proofErr w:type="gramStart"/>
      <w:r>
        <w:rPr>
          <w:rFonts w:hint="eastAsia"/>
        </w:rPr>
        <w:t>请确保</w:t>
      </w:r>
      <w:proofErr w:type="gramEnd"/>
      <w:r>
        <w:rPr>
          <w:rFonts w:hint="eastAsia"/>
        </w:rPr>
        <w:t>PC</w:t>
      </w:r>
      <w:r>
        <w:rPr>
          <w:rFonts w:hint="eastAsia"/>
        </w:rPr>
        <w:t>机已经</w:t>
      </w:r>
      <w:r w:rsidR="00D10A85">
        <w:rPr>
          <w:rFonts w:hint="eastAsia"/>
        </w:rPr>
        <w:t>安装</w:t>
      </w:r>
      <w:r w:rsidR="00D10A85">
        <w:rPr>
          <w:rFonts w:hint="eastAsia"/>
        </w:rPr>
        <w:t>USB</w:t>
      </w:r>
      <w:r w:rsidR="00FC4161">
        <w:rPr>
          <w:rFonts w:hint="eastAsia"/>
        </w:rPr>
        <w:t xml:space="preserve"> to </w:t>
      </w:r>
      <w:proofErr w:type="spellStart"/>
      <w:r w:rsidR="00FC4161">
        <w:rPr>
          <w:rFonts w:hint="eastAsia"/>
        </w:rPr>
        <w:t>Uart</w:t>
      </w:r>
      <w:proofErr w:type="spellEnd"/>
      <w:r w:rsidR="00F05CAC">
        <w:rPr>
          <w:rFonts w:hint="eastAsia"/>
        </w:rPr>
        <w:t>驱动，</w:t>
      </w:r>
      <w:r w:rsidR="000078CA">
        <w:rPr>
          <w:rFonts w:hint="eastAsia"/>
        </w:rPr>
        <w:t>如果没有</w:t>
      </w:r>
      <w:r w:rsidR="00D10A85">
        <w:rPr>
          <w:rFonts w:hint="eastAsia"/>
        </w:rPr>
        <w:t>，</w:t>
      </w:r>
      <w:r w:rsidR="00AC3F5A">
        <w:rPr>
          <w:rFonts w:hint="eastAsia"/>
        </w:rPr>
        <w:t>请</w:t>
      </w:r>
      <w:r w:rsidR="000078CA">
        <w:rPr>
          <w:rFonts w:hint="eastAsia"/>
        </w:rPr>
        <w:t>进行安装</w:t>
      </w:r>
      <w:r w:rsidR="00D10A85">
        <w:rPr>
          <w:rFonts w:hint="eastAsia"/>
        </w:rPr>
        <w:t>。</w:t>
      </w:r>
    </w:p>
    <w:p w:rsidR="00D10A85" w:rsidRDefault="00D10A85" w:rsidP="00654B8F">
      <w:pPr>
        <w:pStyle w:val="Itemlist"/>
        <w:ind w:left="315" w:hanging="315"/>
      </w:pPr>
      <w:r>
        <w:rPr>
          <w:rFonts w:hint="eastAsia"/>
        </w:rPr>
        <w:t>升级成功后，请使用</w:t>
      </w:r>
      <w:r w:rsidR="00A6567A">
        <w:rPr>
          <w:b/>
        </w:rPr>
        <w:t>V</w:t>
      </w:r>
      <w:r w:rsidR="00E04092">
        <w:rPr>
          <w:rFonts w:hint="eastAsia"/>
          <w:b/>
        </w:rPr>
        <w:t>1</w:t>
      </w:r>
      <w:r w:rsidR="003F27F5">
        <w:rPr>
          <w:b/>
        </w:rPr>
        <w:t>.0</w:t>
      </w:r>
      <w:r w:rsidR="000B1DA0">
        <w:rPr>
          <w:rFonts w:hint="eastAsia"/>
          <w:b/>
        </w:rPr>
        <w:t>2.02.007</w:t>
      </w:r>
      <w:r w:rsidR="00E04092">
        <w:rPr>
          <w:rFonts w:hint="eastAsia"/>
          <w:b/>
        </w:rPr>
        <w:t>或</w:t>
      </w:r>
      <w:r w:rsidR="00C728FD">
        <w:rPr>
          <w:rFonts w:hint="eastAsia"/>
        </w:rPr>
        <w:t>以上</w:t>
      </w:r>
      <w:r w:rsidR="00DE39DF">
        <w:rPr>
          <w:rFonts w:hint="eastAsia"/>
        </w:rPr>
        <w:t>版本</w:t>
      </w:r>
      <w:r>
        <w:rPr>
          <w:rFonts w:hint="eastAsia"/>
        </w:rPr>
        <w:t>的</w:t>
      </w:r>
      <w:r w:rsidR="007926F5">
        <w:rPr>
          <w:rFonts w:hint="eastAsia"/>
        </w:rPr>
        <w:t>CPS</w:t>
      </w:r>
      <w:proofErr w:type="gramStart"/>
      <w:r>
        <w:rPr>
          <w:rFonts w:hint="eastAsia"/>
        </w:rPr>
        <w:t>写频软件</w:t>
      </w:r>
      <w:proofErr w:type="gramEnd"/>
      <w:r w:rsidR="00DE39DF">
        <w:rPr>
          <w:rFonts w:hint="eastAsia"/>
        </w:rPr>
        <w:t>为</w:t>
      </w:r>
      <w:r w:rsidR="00C503C6">
        <w:rPr>
          <w:rFonts w:hint="eastAsia"/>
        </w:rPr>
        <w:t>终端</w:t>
      </w:r>
      <w:r w:rsidR="00DE39DF">
        <w:rPr>
          <w:rFonts w:hint="eastAsia"/>
        </w:rPr>
        <w:t>重新写频</w:t>
      </w:r>
      <w:r>
        <w:rPr>
          <w:rFonts w:hint="eastAsia"/>
        </w:rPr>
        <w:t>。</w:t>
      </w:r>
    </w:p>
    <w:p w:rsidR="005B6AA1" w:rsidRPr="003E574D" w:rsidRDefault="005B6AA1" w:rsidP="00654B8F">
      <w:pPr>
        <w:pStyle w:val="Itemlist"/>
        <w:ind w:left="315" w:hanging="315"/>
      </w:pPr>
      <w:r w:rsidRPr="003E574D">
        <w:rPr>
          <w:rFonts w:hint="eastAsia"/>
        </w:rPr>
        <w:t>为确保升级过程正常，在升级过程中请勿打开</w:t>
      </w:r>
      <w:r w:rsidR="003104A7">
        <w:rPr>
          <w:rFonts w:hint="eastAsia"/>
        </w:rPr>
        <w:t>我司</w:t>
      </w:r>
      <w:r w:rsidRPr="003E574D">
        <w:rPr>
          <w:rFonts w:hint="eastAsia"/>
        </w:rPr>
        <w:t>的其他应用程序。由于开启其他应用程序而导致升级中断时，请重启</w:t>
      </w:r>
      <w:r w:rsidR="00C503C6" w:rsidRPr="003E574D">
        <w:rPr>
          <w:rFonts w:hint="eastAsia"/>
        </w:rPr>
        <w:t>终端</w:t>
      </w:r>
      <w:r w:rsidRPr="003E574D">
        <w:rPr>
          <w:rFonts w:hint="eastAsia"/>
        </w:rPr>
        <w:t>，并进入下载模式重新升级。</w:t>
      </w:r>
    </w:p>
    <w:p w:rsidR="005B6AA1" w:rsidRPr="003E574D" w:rsidRDefault="005B6AA1" w:rsidP="00654B8F">
      <w:pPr>
        <w:pStyle w:val="Itemlist"/>
        <w:ind w:left="315" w:hanging="315"/>
      </w:pPr>
      <w:r w:rsidRPr="003E574D">
        <w:rPr>
          <w:rFonts w:hint="eastAsia"/>
        </w:rPr>
        <w:t>在主机软件升级过程中，请勿断开</w:t>
      </w:r>
      <w:r w:rsidR="00C503C6" w:rsidRPr="003E574D">
        <w:rPr>
          <w:rFonts w:hint="eastAsia"/>
        </w:rPr>
        <w:t>终端</w:t>
      </w:r>
      <w:r w:rsidR="003D3A0E" w:rsidRPr="003E574D">
        <w:rPr>
          <w:rFonts w:hint="eastAsia"/>
        </w:rPr>
        <w:t>的</w:t>
      </w:r>
      <w:r w:rsidRPr="003E574D">
        <w:rPr>
          <w:rFonts w:hint="eastAsia"/>
        </w:rPr>
        <w:t>电源。如果出现断电或者升级错误，请重启</w:t>
      </w:r>
      <w:r w:rsidR="00C503C6" w:rsidRPr="003E574D">
        <w:rPr>
          <w:rFonts w:hint="eastAsia"/>
        </w:rPr>
        <w:t>终端</w:t>
      </w:r>
      <w:r w:rsidRPr="003E574D">
        <w:rPr>
          <w:rFonts w:hint="eastAsia"/>
        </w:rPr>
        <w:t>并重新升级。</w:t>
      </w:r>
    </w:p>
    <w:p w:rsidR="008E5BC9" w:rsidRPr="00FC4161" w:rsidRDefault="005B6AA1" w:rsidP="00213CD7">
      <w:pPr>
        <w:pStyle w:val="Itemlist"/>
        <w:ind w:left="315" w:hanging="315"/>
        <w:rPr>
          <w:rStyle w:val="NotetextChar"/>
          <w:rFonts w:eastAsia="宋体" w:cs="Times New Roman"/>
          <w:kern w:val="21"/>
        </w:rPr>
      </w:pPr>
      <w:r w:rsidRPr="003E574D">
        <w:rPr>
          <w:rFonts w:hint="eastAsia"/>
        </w:rPr>
        <w:t>在</w:t>
      </w:r>
      <w:r w:rsidR="00834B4A" w:rsidRPr="003E574D">
        <w:rPr>
          <w:rFonts w:hint="eastAsia"/>
        </w:rPr>
        <w:t>主机</w:t>
      </w:r>
      <w:r w:rsidRPr="003E574D">
        <w:rPr>
          <w:rFonts w:hint="eastAsia"/>
        </w:rPr>
        <w:t>软件升级过程中，如果出现“</w:t>
      </w:r>
      <w:r w:rsidR="00480E3B" w:rsidRPr="00480E3B">
        <w:rPr>
          <w:rFonts w:hint="eastAsia"/>
        </w:rPr>
        <w:t>读数据错误</w:t>
      </w:r>
      <w:r w:rsidR="00480E3B" w:rsidRPr="00480E3B">
        <w:rPr>
          <w:rFonts w:hint="eastAsia"/>
        </w:rPr>
        <w:t>!</w:t>
      </w:r>
      <w:r w:rsidRPr="003E574D">
        <w:rPr>
          <w:rFonts w:hint="eastAsia"/>
        </w:rPr>
        <w:t>”或者“</w:t>
      </w:r>
      <w:r w:rsidR="00480E3B" w:rsidRPr="00480E3B">
        <w:rPr>
          <w:rFonts w:hint="eastAsia"/>
        </w:rPr>
        <w:t>写数据错误</w:t>
      </w:r>
      <w:r w:rsidR="00480E3B" w:rsidRPr="00480E3B">
        <w:rPr>
          <w:rFonts w:hint="eastAsia"/>
        </w:rPr>
        <w:t>!</w:t>
      </w:r>
      <w:r w:rsidRPr="003E574D">
        <w:rPr>
          <w:rFonts w:hint="eastAsia"/>
        </w:rPr>
        <w:t>”，此时，请重启</w:t>
      </w:r>
      <w:r w:rsidR="00C503C6" w:rsidRPr="003E574D">
        <w:rPr>
          <w:rFonts w:hint="eastAsia"/>
        </w:rPr>
        <w:t>终端</w:t>
      </w:r>
      <w:r w:rsidRPr="003E574D">
        <w:rPr>
          <w:rFonts w:hint="eastAsia"/>
        </w:rPr>
        <w:t>，并进入下载模式重新升级。</w:t>
      </w:r>
    </w:p>
    <w:p w:rsidR="006B7458" w:rsidRPr="00E17D87" w:rsidRDefault="00F37C6A" w:rsidP="00E17D87">
      <w:pPr>
        <w:pStyle w:val="2"/>
      </w:pPr>
      <w:bookmarkStart w:id="14" w:name="_Toc326076374"/>
      <w:bookmarkStart w:id="15" w:name="_Toc408825490"/>
      <w:bookmarkEnd w:id="14"/>
      <w:r>
        <w:rPr>
          <w:rFonts w:hint="eastAsia"/>
        </w:rPr>
        <w:t>确认</w:t>
      </w:r>
      <w:r w:rsidR="00E17D87" w:rsidRPr="00E17D87">
        <w:rPr>
          <w:rFonts w:hint="eastAsia"/>
        </w:rPr>
        <w:t>主机版本</w:t>
      </w:r>
      <w:bookmarkEnd w:id="15"/>
    </w:p>
    <w:p w:rsidR="000D390E" w:rsidRDefault="00E04092" w:rsidP="000D390E">
      <w:pPr>
        <w:pStyle w:val="Notehead"/>
        <w:rPr>
          <w:rStyle w:val="NotetextChar"/>
        </w:rPr>
      </w:pPr>
      <w:r>
        <w:drawing>
          <wp:inline distT="0" distB="0" distL="0" distR="0">
            <wp:extent cx="244475" cy="223520"/>
            <wp:effectExtent l="1905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srcRect/>
                    <a:stretch>
                      <a:fillRect/>
                    </a:stretch>
                  </pic:blipFill>
                  <pic:spPr bwMode="auto">
                    <a:xfrm>
                      <a:off x="0" y="0"/>
                      <a:ext cx="244475" cy="223520"/>
                    </a:xfrm>
                    <a:prstGeom prst="rect">
                      <a:avLst/>
                    </a:prstGeom>
                    <a:noFill/>
                    <a:ln w="9525">
                      <a:noFill/>
                      <a:miter lim="800000"/>
                      <a:headEnd/>
                      <a:tailEnd/>
                    </a:ln>
                  </pic:spPr>
                </pic:pic>
              </a:graphicData>
            </a:graphic>
          </wp:inline>
        </w:drawing>
      </w:r>
      <w:r w:rsidR="000D390E" w:rsidRPr="00260F21">
        <w:rPr>
          <w:rStyle w:val="TabletextCharChar"/>
          <w:rFonts w:hint="eastAsia"/>
        </w:rPr>
        <w:t>注意</w:t>
      </w:r>
      <w:r w:rsidR="000D390E">
        <w:rPr>
          <w:rStyle w:val="TabletextCharChar"/>
          <w:rFonts w:hint="eastAsia"/>
        </w:rPr>
        <w:t>：</w:t>
      </w:r>
      <w:r w:rsidR="000D390E" w:rsidRPr="00CA3457">
        <w:rPr>
          <w:rStyle w:val="NotetextChar"/>
          <w:rFonts w:hint="eastAsia"/>
          <w:b w:val="0"/>
        </w:rPr>
        <w:t>在终端主机软件升级前，请确认待升级终端的主机版本是否符合此次升级条件。如果不符合，请不要进行升级，否则可能会损坏终端。</w:t>
      </w:r>
    </w:p>
    <w:p w:rsidR="0072294D" w:rsidRPr="00CA3457" w:rsidRDefault="0072294D" w:rsidP="00E50D69">
      <w:pPr>
        <w:pStyle w:val="Step"/>
      </w:pPr>
      <w:r>
        <w:t>使用</w:t>
      </w:r>
      <w:r>
        <w:rPr>
          <w:rFonts w:hint="eastAsia"/>
        </w:rPr>
        <w:t>旧版本</w:t>
      </w:r>
      <w:r w:rsidRPr="00EC5D4A">
        <w:t>的</w:t>
      </w:r>
      <w:r w:rsidRPr="00CA3457">
        <w:t>CPS</w:t>
      </w:r>
      <w:r w:rsidRPr="00EC5D4A">
        <w:t>软件</w:t>
      </w:r>
      <w:r>
        <w:rPr>
          <w:rFonts w:hint="eastAsia"/>
        </w:rPr>
        <w:t>对待升级的</w:t>
      </w:r>
      <w:r w:rsidR="00C503C6">
        <w:rPr>
          <w:rFonts w:hint="eastAsia"/>
        </w:rPr>
        <w:t>终端</w:t>
      </w:r>
      <w:r>
        <w:rPr>
          <w:rFonts w:hint="eastAsia"/>
        </w:rPr>
        <w:t>进行</w:t>
      </w:r>
      <w:r w:rsidRPr="00EC5D4A">
        <w:t>读频</w:t>
      </w:r>
      <w:r w:rsidRPr="00CA3457">
        <w:rPr>
          <w:rFonts w:hint="eastAsia"/>
        </w:rPr>
        <w:t>。</w:t>
      </w:r>
    </w:p>
    <w:p w:rsidR="0072294D" w:rsidRPr="00AC30BB" w:rsidRDefault="0072294D" w:rsidP="00AE34E0">
      <w:pPr>
        <w:pStyle w:val="Step"/>
      </w:pPr>
      <w:r>
        <w:rPr>
          <w:rFonts w:hint="eastAsia"/>
        </w:rPr>
        <w:t>单击“</w:t>
      </w:r>
      <w:r w:rsidR="007D4A94">
        <w:rPr>
          <w:rFonts w:hint="eastAsia"/>
        </w:rPr>
        <w:t>对讲机信息</w:t>
      </w:r>
      <w:r>
        <w:rPr>
          <w:rFonts w:hint="eastAsia"/>
        </w:rPr>
        <w:t>”</w:t>
      </w:r>
      <w:r w:rsidRPr="00041A35">
        <w:rPr>
          <w:rFonts w:hint="eastAsia"/>
        </w:rPr>
        <w:t>，</w:t>
      </w:r>
      <w:r>
        <w:rPr>
          <w:rFonts w:hint="eastAsia"/>
        </w:rPr>
        <w:t>查看</w:t>
      </w:r>
      <w:r w:rsidR="00C503C6">
        <w:rPr>
          <w:rFonts w:hint="eastAsia"/>
        </w:rPr>
        <w:t>终端</w:t>
      </w:r>
      <w:r>
        <w:rPr>
          <w:rFonts w:hint="eastAsia"/>
        </w:rPr>
        <w:t>的</w:t>
      </w:r>
      <w:r w:rsidRPr="00041A35">
        <w:rPr>
          <w:rFonts w:hint="eastAsia"/>
        </w:rPr>
        <w:t>“</w:t>
      </w:r>
      <w:r w:rsidR="007D4A94">
        <w:rPr>
          <w:rFonts w:hint="eastAsia"/>
        </w:rPr>
        <w:t>主机版本</w:t>
      </w:r>
      <w:r w:rsidRPr="00041A35">
        <w:rPr>
          <w:rFonts w:hint="eastAsia"/>
        </w:rPr>
        <w:t>”和</w:t>
      </w:r>
      <w:r>
        <w:rPr>
          <w:rFonts w:hint="eastAsia"/>
        </w:rPr>
        <w:t>“</w:t>
      </w:r>
      <w:r w:rsidR="007D4A94">
        <w:rPr>
          <w:rFonts w:hint="eastAsia"/>
        </w:rPr>
        <w:t>机型码</w:t>
      </w:r>
      <w:r>
        <w:rPr>
          <w:rFonts w:hint="eastAsia"/>
        </w:rPr>
        <w:t>”是否符合“</w:t>
      </w:r>
      <w:r>
        <w:fldChar w:fldCharType="begin"/>
      </w:r>
      <w:r>
        <w:instrText xml:space="preserve"> </w:instrText>
      </w:r>
      <w:r>
        <w:rPr>
          <w:rFonts w:hint="eastAsia"/>
        </w:rPr>
        <w:instrText>REF _Ref324439267 \r \h</w:instrText>
      </w:r>
      <w:r>
        <w:instrText xml:space="preserve"> </w:instrText>
      </w:r>
      <w:r>
        <w:fldChar w:fldCharType="separate"/>
      </w:r>
      <w:r w:rsidR="00561C7F">
        <w:t>1.3</w:t>
      </w:r>
      <w:r>
        <w:fldChar w:fldCharType="end"/>
      </w:r>
      <w:r>
        <w:fldChar w:fldCharType="begin"/>
      </w:r>
      <w:r>
        <w:instrText xml:space="preserve"> REF _Ref324439267 \h </w:instrText>
      </w:r>
      <w:r>
        <w:fldChar w:fldCharType="separate"/>
      </w:r>
      <w:r w:rsidR="00561C7F">
        <w:rPr>
          <w:rFonts w:hint="eastAsia"/>
        </w:rPr>
        <w:t>升级机型和版本</w:t>
      </w:r>
      <w:r>
        <w:fldChar w:fldCharType="end"/>
      </w:r>
      <w:r>
        <w:rPr>
          <w:rFonts w:hint="eastAsia"/>
        </w:rPr>
        <w:t>”中的特定机型的主机版本要求。</w:t>
      </w:r>
    </w:p>
    <w:p w:rsidR="00BE4CF8" w:rsidRDefault="00BE4CF8" w:rsidP="0072294D">
      <w:pPr>
        <w:pStyle w:val="Step"/>
      </w:pPr>
      <w:r>
        <w:rPr>
          <w:rFonts w:hint="eastAsia"/>
        </w:rPr>
        <w:t>断开</w:t>
      </w:r>
      <w:r w:rsidRPr="00CA3457">
        <w:t>CPS</w:t>
      </w:r>
      <w:r w:rsidRPr="00EC5D4A">
        <w:t>软件</w:t>
      </w:r>
      <w:r>
        <w:rPr>
          <w:rFonts w:hint="eastAsia"/>
        </w:rPr>
        <w:t>与终端的连接。</w:t>
      </w:r>
    </w:p>
    <w:p w:rsidR="0072294D" w:rsidRPr="00FF7699" w:rsidRDefault="0072294D" w:rsidP="0072294D">
      <w:pPr>
        <w:pStyle w:val="Step"/>
      </w:pPr>
      <w:r>
        <w:rPr>
          <w:rFonts w:hint="eastAsia"/>
        </w:rPr>
        <w:t>关闭</w:t>
      </w:r>
      <w:r w:rsidR="00C503C6">
        <w:rPr>
          <w:rFonts w:hint="eastAsia"/>
        </w:rPr>
        <w:t>终端</w:t>
      </w:r>
      <w:r>
        <w:rPr>
          <w:rFonts w:hint="eastAsia"/>
        </w:rPr>
        <w:t>。</w:t>
      </w:r>
    </w:p>
    <w:p w:rsidR="0072294D" w:rsidRDefault="0072294D" w:rsidP="00DB42D0">
      <w:pPr>
        <w:rPr>
          <w:rStyle w:val="NotetextChar"/>
        </w:rPr>
      </w:pPr>
    </w:p>
    <w:p w:rsidR="00AE34E0" w:rsidRDefault="00AE34E0" w:rsidP="00DB42D0">
      <w:pPr>
        <w:rPr>
          <w:rStyle w:val="NotetextChar"/>
        </w:rPr>
      </w:pPr>
    </w:p>
    <w:p w:rsidR="00AE34E0" w:rsidRDefault="00AE34E0" w:rsidP="00DB42D0">
      <w:pPr>
        <w:rPr>
          <w:rStyle w:val="NotetextChar"/>
        </w:rPr>
      </w:pPr>
    </w:p>
    <w:p w:rsidR="00AE34E0" w:rsidRPr="00BF2CD5" w:rsidRDefault="00AE34E0" w:rsidP="00DB42D0">
      <w:pPr>
        <w:rPr>
          <w:rStyle w:val="NotetextChar"/>
        </w:rPr>
      </w:pPr>
    </w:p>
    <w:p w:rsidR="00DC20D5" w:rsidRDefault="00665548" w:rsidP="00665548">
      <w:pPr>
        <w:pStyle w:val="2"/>
      </w:pPr>
      <w:bookmarkStart w:id="16" w:name="_Ref324439267"/>
      <w:bookmarkStart w:id="17" w:name="_Toc408825491"/>
      <w:r>
        <w:rPr>
          <w:rFonts w:hint="eastAsia"/>
        </w:rPr>
        <w:lastRenderedPageBreak/>
        <w:t>升级</w:t>
      </w:r>
      <w:r w:rsidR="009D098C">
        <w:rPr>
          <w:rFonts w:hint="eastAsia"/>
        </w:rPr>
        <w:t>机型</w:t>
      </w:r>
      <w:r>
        <w:rPr>
          <w:rFonts w:hint="eastAsia"/>
        </w:rPr>
        <w:t>和</w:t>
      </w:r>
      <w:r w:rsidR="009D098C">
        <w:rPr>
          <w:rFonts w:hint="eastAsia"/>
        </w:rPr>
        <w:t>版本</w:t>
      </w:r>
      <w:bookmarkEnd w:id="16"/>
      <w:bookmarkEnd w:id="17"/>
    </w:p>
    <w:p w:rsidR="007E230D" w:rsidRDefault="007E230D" w:rsidP="003F27F5">
      <w:pPr>
        <w:pStyle w:val="40"/>
        <w:numPr>
          <w:ilvl w:val="0"/>
          <w:numId w:val="0"/>
        </w:numPr>
      </w:pPr>
      <w:r>
        <w:rPr>
          <w:rFonts w:hint="eastAsia"/>
        </w:rPr>
        <w:t>R5.</w:t>
      </w:r>
      <w:r w:rsidR="003F27F5">
        <w:rPr>
          <w:rFonts w:hint="eastAsia"/>
        </w:rPr>
        <w:t>6</w:t>
      </w:r>
      <w:r>
        <w:rPr>
          <w:rFonts w:hint="eastAsia"/>
        </w:rPr>
        <w:t>版本和机型码</w:t>
      </w:r>
    </w:p>
    <w:tbl>
      <w:tblPr>
        <w:tblW w:w="77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94"/>
        <w:gridCol w:w="5145"/>
      </w:tblGrid>
      <w:tr w:rsidR="00AE34E0" w:rsidRPr="00453896" w:rsidTr="00AE34E0">
        <w:trPr>
          <w:tblHeader/>
          <w:jc w:val="center"/>
        </w:trPr>
        <w:tc>
          <w:tcPr>
            <w:tcW w:w="2594" w:type="dxa"/>
            <w:tcBorders>
              <w:top w:val="single" w:sz="8" w:space="0" w:color="auto"/>
              <w:left w:val="single" w:sz="4" w:space="0" w:color="auto"/>
              <w:bottom w:val="single" w:sz="4" w:space="0" w:color="auto"/>
              <w:right w:val="single" w:sz="4" w:space="0" w:color="auto"/>
              <w:tl2br w:val="nil"/>
              <w:tr2bl w:val="nil"/>
            </w:tcBorders>
            <w:shd w:val="clear" w:color="000000" w:fill="D9D9D9"/>
            <w:vAlign w:val="center"/>
          </w:tcPr>
          <w:p w:rsidR="00AE34E0" w:rsidRPr="00453896" w:rsidRDefault="00AE34E0" w:rsidP="004C79FD">
            <w:pPr>
              <w:pStyle w:val="Tablehead"/>
              <w:rPr>
                <w:b/>
                <w:bCs w:val="0"/>
              </w:rPr>
            </w:pPr>
            <w:r>
              <w:rPr>
                <w:rFonts w:hint="eastAsia"/>
                <w:b/>
                <w:bCs w:val="0"/>
                <w:noProof/>
              </w:rPr>
              <w:t>主机版本</w:t>
            </w:r>
          </w:p>
        </w:tc>
        <w:tc>
          <w:tcPr>
            <w:tcW w:w="5145" w:type="dxa"/>
            <w:tcBorders>
              <w:top w:val="single" w:sz="8" w:space="0" w:color="auto"/>
              <w:left w:val="single" w:sz="4" w:space="0" w:color="auto"/>
              <w:bottom w:val="single" w:sz="4" w:space="0" w:color="auto"/>
              <w:right w:val="single" w:sz="8" w:space="0" w:color="auto"/>
              <w:tl2br w:val="nil"/>
              <w:tr2bl w:val="nil"/>
            </w:tcBorders>
            <w:shd w:val="clear" w:color="000000" w:fill="D9D9D9"/>
            <w:vAlign w:val="center"/>
          </w:tcPr>
          <w:p w:rsidR="00AE34E0" w:rsidRPr="00453896" w:rsidRDefault="00AE34E0" w:rsidP="004C79FD">
            <w:pPr>
              <w:pStyle w:val="Tablehead"/>
              <w:rPr>
                <w:b/>
                <w:bCs w:val="0"/>
              </w:rPr>
            </w:pPr>
            <w:r>
              <w:rPr>
                <w:rFonts w:hint="eastAsia"/>
                <w:b/>
                <w:bCs w:val="0"/>
                <w:noProof/>
              </w:rPr>
              <w:t>机型码</w:t>
            </w:r>
          </w:p>
        </w:tc>
      </w:tr>
      <w:tr w:rsidR="002C30EF" w:rsidRPr="006D6B79" w:rsidTr="00AE34E0">
        <w:trPr>
          <w:trHeight w:val="1290"/>
          <w:jc w:val="center"/>
        </w:trPr>
        <w:tc>
          <w:tcPr>
            <w:tcW w:w="2594" w:type="dxa"/>
            <w:shd w:val="clear" w:color="auto" w:fill="auto"/>
            <w:vAlign w:val="center"/>
          </w:tcPr>
          <w:p w:rsidR="002C30EF" w:rsidRDefault="002C30EF" w:rsidP="002C30EF">
            <w:pPr>
              <w:pStyle w:val="Tabletext0"/>
              <w:spacing w:before="120"/>
              <w:rPr>
                <w:rFonts w:hint="eastAsia"/>
              </w:rPr>
            </w:pPr>
            <w:r>
              <w:rPr>
                <w:rFonts w:hint="eastAsia"/>
              </w:rPr>
              <w:t>A1.0</w:t>
            </w:r>
            <w:r>
              <w:rPr>
                <w:rFonts w:hint="eastAsia"/>
              </w:rPr>
              <w:t>2</w:t>
            </w:r>
            <w:r>
              <w:rPr>
                <w:rFonts w:hint="eastAsia"/>
              </w:rPr>
              <w:t>.</w:t>
            </w:r>
            <w:r>
              <w:rPr>
                <w:rFonts w:hint="eastAsia"/>
              </w:rPr>
              <w:t>09</w:t>
            </w:r>
            <w:r>
              <w:rPr>
                <w:rFonts w:hint="eastAsia"/>
              </w:rPr>
              <w:t>.0</w:t>
            </w:r>
            <w:r>
              <w:rPr>
                <w:rFonts w:hint="eastAsia"/>
              </w:rPr>
              <w:t>01</w:t>
            </w:r>
          </w:p>
        </w:tc>
        <w:tc>
          <w:tcPr>
            <w:tcW w:w="5145" w:type="dxa"/>
            <w:shd w:val="clear" w:color="auto" w:fill="auto"/>
            <w:noWrap/>
            <w:vAlign w:val="center"/>
          </w:tcPr>
          <w:p w:rsidR="002C30EF" w:rsidRDefault="002C30EF" w:rsidP="002C30EF">
            <w:pPr>
              <w:ind w:firstLineChars="400" w:firstLine="840"/>
            </w:pPr>
            <w:r>
              <w:t>TD35x-00000000-N00000-Ua-0-</w:t>
            </w:r>
            <w:r>
              <w:rPr>
                <w:rFonts w:hint="eastAsia"/>
              </w:rPr>
              <w:t>D</w:t>
            </w:r>
          </w:p>
          <w:p w:rsidR="002C30EF" w:rsidRDefault="002C30EF" w:rsidP="002C30EF">
            <w:pPr>
              <w:ind w:firstLineChars="400" w:firstLine="840"/>
              <w:rPr>
                <w:rFonts w:hint="eastAsia"/>
              </w:rPr>
            </w:pPr>
            <w:r>
              <w:t>TD36x-00000000-N00000-Ua-0-</w:t>
            </w:r>
            <w:r>
              <w:rPr>
                <w:rFonts w:hint="eastAsia"/>
              </w:rPr>
              <w:t>D</w:t>
            </w:r>
          </w:p>
          <w:p w:rsidR="002C30EF" w:rsidRDefault="002C30EF" w:rsidP="002C30EF">
            <w:pPr>
              <w:ind w:firstLineChars="400" w:firstLine="840"/>
            </w:pPr>
            <w:r>
              <w:t>TD35x-00000000-N00000-Ua-0-</w:t>
            </w:r>
            <w:r>
              <w:rPr>
                <w:rFonts w:hint="eastAsia"/>
              </w:rPr>
              <w:t>F</w:t>
            </w:r>
          </w:p>
          <w:p w:rsidR="002C30EF" w:rsidRDefault="002C30EF" w:rsidP="002C30EF">
            <w:pPr>
              <w:ind w:firstLineChars="400" w:firstLine="840"/>
            </w:pPr>
            <w:r>
              <w:t>TD36x-00000000-N00000-Ua-0-</w:t>
            </w:r>
            <w:r>
              <w:rPr>
                <w:rFonts w:hint="eastAsia"/>
              </w:rPr>
              <w:t>F</w:t>
            </w:r>
          </w:p>
        </w:tc>
      </w:tr>
      <w:tr w:rsidR="000B1DA0" w:rsidRPr="006D6B79" w:rsidTr="00AE34E0">
        <w:trPr>
          <w:trHeight w:val="1290"/>
          <w:jc w:val="center"/>
        </w:trPr>
        <w:tc>
          <w:tcPr>
            <w:tcW w:w="2594" w:type="dxa"/>
            <w:shd w:val="clear" w:color="auto" w:fill="auto"/>
            <w:vAlign w:val="center"/>
          </w:tcPr>
          <w:p w:rsidR="000B1DA0" w:rsidRDefault="000B1DA0" w:rsidP="000B1DA0">
            <w:pPr>
              <w:pStyle w:val="Tabletext0"/>
              <w:spacing w:before="120"/>
            </w:pPr>
            <w:r>
              <w:rPr>
                <w:rFonts w:hint="eastAsia"/>
              </w:rPr>
              <w:t>A1.01.02.024</w:t>
            </w:r>
          </w:p>
        </w:tc>
        <w:tc>
          <w:tcPr>
            <w:tcW w:w="5145" w:type="dxa"/>
            <w:shd w:val="clear" w:color="auto" w:fill="auto"/>
            <w:noWrap/>
            <w:vAlign w:val="center"/>
          </w:tcPr>
          <w:p w:rsidR="000B1DA0" w:rsidRDefault="000B1DA0" w:rsidP="000B1DA0">
            <w:pPr>
              <w:ind w:firstLineChars="400" w:firstLine="840"/>
            </w:pPr>
            <w:r>
              <w:t>TD35x-00000000-N00000-Ua-0-</w:t>
            </w:r>
            <w:r>
              <w:rPr>
                <w:rFonts w:hint="eastAsia"/>
              </w:rPr>
              <w:t>D</w:t>
            </w:r>
          </w:p>
          <w:p w:rsidR="000B1DA0" w:rsidRDefault="000B1DA0" w:rsidP="00C70ECD">
            <w:r>
              <w:t xml:space="preserve">        TD36x-00000000-N00000-Ua-0-</w:t>
            </w:r>
            <w:r>
              <w:rPr>
                <w:rFonts w:hint="eastAsia"/>
              </w:rPr>
              <w:t>D</w:t>
            </w:r>
          </w:p>
        </w:tc>
      </w:tr>
      <w:tr w:rsidR="000B1DA0" w:rsidRPr="006D6B79" w:rsidTr="00AE34E0">
        <w:trPr>
          <w:trHeight w:val="1290"/>
          <w:jc w:val="center"/>
        </w:trPr>
        <w:tc>
          <w:tcPr>
            <w:tcW w:w="2594" w:type="dxa"/>
            <w:shd w:val="clear" w:color="auto" w:fill="auto"/>
            <w:vAlign w:val="center"/>
          </w:tcPr>
          <w:p w:rsidR="000B1DA0" w:rsidRDefault="000B1DA0" w:rsidP="000B1DA0">
            <w:pPr>
              <w:pStyle w:val="Tabletext0"/>
              <w:spacing w:before="120"/>
            </w:pPr>
            <w:r>
              <w:rPr>
                <w:rFonts w:hint="eastAsia"/>
              </w:rPr>
              <w:t>A1.01.02.023</w:t>
            </w:r>
          </w:p>
        </w:tc>
        <w:tc>
          <w:tcPr>
            <w:tcW w:w="5145" w:type="dxa"/>
            <w:shd w:val="clear" w:color="auto" w:fill="auto"/>
            <w:noWrap/>
            <w:vAlign w:val="center"/>
          </w:tcPr>
          <w:p w:rsidR="000B1DA0" w:rsidRDefault="000B1DA0" w:rsidP="000B1DA0">
            <w:pPr>
              <w:ind w:firstLineChars="400" w:firstLine="840"/>
            </w:pPr>
            <w:r>
              <w:t>TD35x-00000000-N00000-Ua-0-</w:t>
            </w:r>
            <w:r>
              <w:rPr>
                <w:rFonts w:hint="eastAsia"/>
              </w:rPr>
              <w:t>D</w:t>
            </w:r>
          </w:p>
          <w:p w:rsidR="000B1DA0" w:rsidRDefault="000B1DA0" w:rsidP="00C70ECD">
            <w:r>
              <w:t xml:space="preserve">        TD36x-00000000-N00000-Ua-0-</w:t>
            </w:r>
            <w:r>
              <w:rPr>
                <w:rFonts w:hint="eastAsia"/>
              </w:rPr>
              <w:t>D</w:t>
            </w:r>
          </w:p>
        </w:tc>
      </w:tr>
      <w:tr w:rsidR="00AE34E0" w:rsidRPr="006D6B79" w:rsidTr="00AE34E0">
        <w:trPr>
          <w:trHeight w:val="1290"/>
          <w:jc w:val="center"/>
        </w:trPr>
        <w:tc>
          <w:tcPr>
            <w:tcW w:w="2594" w:type="dxa"/>
            <w:shd w:val="clear" w:color="auto" w:fill="auto"/>
            <w:vAlign w:val="center"/>
          </w:tcPr>
          <w:p w:rsidR="00AE34E0" w:rsidRPr="006D6B79" w:rsidRDefault="00AE34E0" w:rsidP="004C79FD">
            <w:pPr>
              <w:pStyle w:val="Tabletext0"/>
              <w:spacing w:before="120"/>
            </w:pPr>
            <w:r>
              <w:rPr>
                <w:rFonts w:hint="eastAsia"/>
              </w:rPr>
              <w:t>A1.01.02.020</w:t>
            </w:r>
          </w:p>
        </w:tc>
        <w:tc>
          <w:tcPr>
            <w:tcW w:w="5145" w:type="dxa"/>
            <w:shd w:val="clear" w:color="auto" w:fill="auto"/>
            <w:noWrap/>
            <w:vAlign w:val="center"/>
          </w:tcPr>
          <w:p w:rsidR="00AE34E0" w:rsidRDefault="00AE34E0" w:rsidP="00AE34E0">
            <w:r>
              <w:t xml:space="preserve">        TD35x-00000000-N00000-Ua-0-</w:t>
            </w:r>
            <w:r w:rsidR="000B1DA0">
              <w:rPr>
                <w:rFonts w:hint="eastAsia"/>
              </w:rPr>
              <w:t>D</w:t>
            </w:r>
          </w:p>
          <w:p w:rsidR="00AE34E0" w:rsidRPr="006D6B79" w:rsidRDefault="00AE34E0" w:rsidP="00C70ECD">
            <w:r>
              <w:t xml:space="preserve">        TD36x-00000000-N00000-Ua-0-</w:t>
            </w:r>
            <w:r w:rsidR="000B1DA0">
              <w:rPr>
                <w:rFonts w:hint="eastAsia"/>
              </w:rPr>
              <w:t>D</w:t>
            </w:r>
          </w:p>
        </w:tc>
      </w:tr>
    </w:tbl>
    <w:p w:rsidR="007E230D" w:rsidRPr="007E230D" w:rsidRDefault="007E230D" w:rsidP="007E230D"/>
    <w:p w:rsidR="004B168C" w:rsidRDefault="00AE34E0" w:rsidP="00760C89">
      <w:pPr>
        <w:pStyle w:val="1"/>
      </w:pPr>
      <w:bookmarkStart w:id="18" w:name="_Ref324515794"/>
      <w:bookmarkStart w:id="19" w:name="_Toc408825492"/>
      <w:bookmarkEnd w:id="9"/>
      <w:bookmarkEnd w:id="10"/>
      <w:bookmarkEnd w:id="11"/>
      <w:r>
        <w:rPr>
          <w:rFonts w:hint="eastAsia"/>
        </w:rPr>
        <w:lastRenderedPageBreak/>
        <w:t>T</w:t>
      </w:r>
      <w:r w:rsidR="003F27F5">
        <w:t>D</w:t>
      </w:r>
      <w:r>
        <w:rPr>
          <w:rFonts w:hint="eastAsia"/>
        </w:rPr>
        <w:t>350</w:t>
      </w:r>
      <w:r w:rsidR="004B168C" w:rsidRPr="00CA3457">
        <w:t>/</w:t>
      </w:r>
      <w:r>
        <w:rPr>
          <w:rFonts w:hint="eastAsia"/>
        </w:rPr>
        <w:t>TD360</w:t>
      </w:r>
      <w:r w:rsidR="004B168C">
        <w:rPr>
          <w:rFonts w:hint="eastAsia"/>
        </w:rPr>
        <w:t>升级</w:t>
      </w:r>
      <w:r w:rsidR="00F40DAD">
        <w:rPr>
          <w:rFonts w:hint="eastAsia"/>
        </w:rPr>
        <w:t>指导</w:t>
      </w:r>
      <w:bookmarkEnd w:id="18"/>
      <w:bookmarkEnd w:id="19"/>
    </w:p>
    <w:p w:rsidR="00165B27" w:rsidRDefault="00165B27" w:rsidP="00165B27">
      <w:pPr>
        <w:pStyle w:val="2"/>
      </w:pPr>
      <w:bookmarkStart w:id="20" w:name="_Toc408825493"/>
      <w:r>
        <w:rPr>
          <w:rFonts w:hint="eastAsia"/>
        </w:rPr>
        <w:t>升级过程</w:t>
      </w:r>
      <w:bookmarkEnd w:id="20"/>
    </w:p>
    <w:p w:rsidR="00165B27" w:rsidRDefault="00165B27" w:rsidP="00165B27">
      <w:pPr>
        <w:pStyle w:val="30"/>
      </w:pPr>
      <w:bookmarkStart w:id="21" w:name="_Toc408825494"/>
      <w:r>
        <w:rPr>
          <w:rFonts w:hint="eastAsia"/>
        </w:rPr>
        <w:t>升级步骤</w:t>
      </w:r>
      <w:bookmarkEnd w:id="21"/>
    </w:p>
    <w:p w:rsidR="001D78EF" w:rsidRDefault="001D78EF" w:rsidP="001D78EF">
      <w:pPr>
        <w:pStyle w:val="Step"/>
      </w:pPr>
      <w:r>
        <w:rPr>
          <w:rFonts w:hint="eastAsia"/>
        </w:rPr>
        <w:t>关闭</w:t>
      </w:r>
      <w:r w:rsidR="00C503C6">
        <w:rPr>
          <w:rFonts w:hint="eastAsia"/>
        </w:rPr>
        <w:t>终端</w:t>
      </w:r>
      <w:r>
        <w:rPr>
          <w:rFonts w:hint="eastAsia"/>
        </w:rPr>
        <w:t>，</w:t>
      </w:r>
      <w:r w:rsidR="00AE34E0">
        <w:rPr>
          <w:rFonts w:hint="eastAsia"/>
        </w:rPr>
        <w:t>取下电池</w:t>
      </w:r>
      <w:r>
        <w:rPr>
          <w:rFonts w:hint="eastAsia"/>
        </w:rPr>
        <w:t>。</w:t>
      </w:r>
    </w:p>
    <w:p w:rsidR="002C3C94" w:rsidRDefault="002C3C94" w:rsidP="006E1C2B">
      <w:pPr>
        <w:pStyle w:val="Step"/>
      </w:pPr>
      <w:r>
        <w:rPr>
          <w:rFonts w:hint="eastAsia"/>
        </w:rPr>
        <w:t>通过手持终端</w:t>
      </w:r>
      <w:proofErr w:type="gramStart"/>
      <w:r>
        <w:rPr>
          <w:rFonts w:hint="eastAsia"/>
        </w:rPr>
        <w:t>写频线</w:t>
      </w:r>
      <w:proofErr w:type="gramEnd"/>
      <w:r>
        <w:rPr>
          <w:rFonts w:hint="eastAsia"/>
        </w:rPr>
        <w:t>连接</w:t>
      </w:r>
      <w:r w:rsidR="00C503C6">
        <w:rPr>
          <w:rFonts w:hint="eastAsia"/>
        </w:rPr>
        <w:t>终端</w:t>
      </w:r>
      <w:r>
        <w:rPr>
          <w:rFonts w:hint="eastAsia"/>
        </w:rPr>
        <w:t>与</w:t>
      </w:r>
      <w:r>
        <w:rPr>
          <w:rFonts w:hint="eastAsia"/>
        </w:rPr>
        <w:t>PC</w:t>
      </w:r>
      <w:r>
        <w:rPr>
          <w:rFonts w:hint="eastAsia"/>
        </w:rPr>
        <w:t>机。</w:t>
      </w:r>
    </w:p>
    <w:p w:rsidR="006E1C2B" w:rsidRDefault="006E1C2B" w:rsidP="006E1C2B">
      <w:pPr>
        <w:pStyle w:val="Step"/>
      </w:pPr>
      <w:r w:rsidRPr="000E1D25">
        <w:rPr>
          <w:rFonts w:hint="eastAsia"/>
        </w:rPr>
        <w:t>按住</w:t>
      </w:r>
      <w:r w:rsidR="00C503C6">
        <w:rPr>
          <w:rFonts w:hint="eastAsia"/>
        </w:rPr>
        <w:t>终端</w:t>
      </w:r>
      <w:r w:rsidR="007D2878">
        <w:rPr>
          <w:rFonts w:hint="eastAsia"/>
        </w:rPr>
        <w:t>的</w:t>
      </w:r>
      <w:r w:rsidR="000B37D9">
        <w:rPr>
          <w:rFonts w:hint="eastAsia"/>
        </w:rPr>
        <w:t>“</w:t>
      </w:r>
      <w:r w:rsidR="00751ADB">
        <w:rPr>
          <w:rFonts w:hint="eastAsia"/>
        </w:rPr>
        <w:t>SK1</w:t>
      </w:r>
      <w:r w:rsidR="000B37D9" w:rsidRPr="000E1D25">
        <w:rPr>
          <w:rFonts w:hint="eastAsia"/>
        </w:rPr>
        <w:t>”键</w:t>
      </w:r>
      <w:r w:rsidR="00AE34E0">
        <w:rPr>
          <w:rFonts w:hint="eastAsia"/>
        </w:rPr>
        <w:t>，然后上电</w:t>
      </w:r>
      <w:r>
        <w:rPr>
          <w:rFonts w:hint="eastAsia"/>
        </w:rPr>
        <w:t>。</w:t>
      </w:r>
      <w:r w:rsidR="00AE34E0">
        <w:rPr>
          <w:rFonts w:hint="eastAsia"/>
        </w:rPr>
        <w:t>等待</w:t>
      </w:r>
      <w:r w:rsidR="00AE34E0">
        <w:rPr>
          <w:rFonts w:hint="eastAsia"/>
        </w:rPr>
        <w:t>3~5S</w:t>
      </w:r>
      <w:r w:rsidR="00AE34E0">
        <w:rPr>
          <w:rFonts w:hint="eastAsia"/>
        </w:rPr>
        <w:t>，</w:t>
      </w:r>
      <w:r>
        <w:rPr>
          <w:rFonts w:hint="eastAsia"/>
        </w:rPr>
        <w:t>此时</w:t>
      </w:r>
      <w:r w:rsidR="00C503C6">
        <w:rPr>
          <w:rFonts w:hint="eastAsia"/>
        </w:rPr>
        <w:t>终端</w:t>
      </w:r>
      <w:r>
        <w:rPr>
          <w:rFonts w:hint="eastAsia"/>
        </w:rPr>
        <w:t>将进入下载模式。</w:t>
      </w:r>
    </w:p>
    <w:p w:rsidR="00AE34E0" w:rsidRDefault="00AE34E0" w:rsidP="006E1C2B">
      <w:pPr>
        <w:pStyle w:val="Step"/>
      </w:pPr>
      <w:r>
        <w:rPr>
          <w:rFonts w:hint="eastAsia"/>
        </w:rPr>
        <w:t>在</w:t>
      </w:r>
      <w:r>
        <w:rPr>
          <w:rFonts w:hint="eastAsia"/>
        </w:rPr>
        <w:t xml:space="preserve"> COM Port </w:t>
      </w:r>
      <w:r w:rsidR="000B1DA0">
        <w:rPr>
          <w:rFonts w:hint="eastAsia"/>
        </w:rPr>
        <w:t>选择正确的串口。</w:t>
      </w:r>
      <w:r w:rsidR="000B1DA0">
        <w:t xml:space="preserve"> </w:t>
      </w:r>
    </w:p>
    <w:p w:rsidR="00DC53CB" w:rsidRPr="00DC53CB" w:rsidRDefault="00AE34E0" w:rsidP="00DC53CB">
      <w:pPr>
        <w:pStyle w:val="Step"/>
      </w:pPr>
      <w:r>
        <w:rPr>
          <w:rFonts w:hint="eastAsia"/>
        </w:rPr>
        <w:t>点击按钮</w:t>
      </w:r>
      <w:r>
        <w:rPr>
          <w:rFonts w:hint="eastAsia"/>
        </w:rPr>
        <w:t xml:space="preserve"> </w:t>
      </w:r>
      <w:proofErr w:type="spellStart"/>
      <w:r>
        <w:rPr>
          <w:rFonts w:hint="eastAsia"/>
        </w:rPr>
        <w:t>Upgrage</w:t>
      </w:r>
      <w:proofErr w:type="spellEnd"/>
      <w:r>
        <w:rPr>
          <w:rFonts w:hint="eastAsia"/>
        </w:rPr>
        <w:t>，进行升级，此时进度条按钮上方信息</w:t>
      </w:r>
      <w:r>
        <w:rPr>
          <w:rFonts w:hint="eastAsia"/>
        </w:rPr>
        <w:t xml:space="preserve"> Click "Upgrade" button to start ... </w:t>
      </w:r>
      <w:r>
        <w:rPr>
          <w:rFonts w:hint="eastAsia"/>
        </w:rPr>
        <w:t>变为</w:t>
      </w:r>
      <w:r>
        <w:rPr>
          <w:rFonts w:hint="eastAsia"/>
        </w:rPr>
        <w:t xml:space="preserve"> Updating, please wait...</w:t>
      </w:r>
    </w:p>
    <w:p w:rsidR="00AE34E0" w:rsidRDefault="00AE34E0" w:rsidP="006E1C2B">
      <w:pPr>
        <w:pStyle w:val="Step"/>
      </w:pPr>
      <w:r>
        <w:rPr>
          <w:rFonts w:hint="eastAsia"/>
        </w:rPr>
        <w:t>经过</w:t>
      </w:r>
      <w:r>
        <w:rPr>
          <w:rFonts w:hint="eastAsia"/>
        </w:rPr>
        <w:t>5</w:t>
      </w:r>
      <w:r>
        <w:rPr>
          <w:rFonts w:hint="eastAsia"/>
        </w:rPr>
        <w:t>秒左右，进度条开始显示进度；下载完成后提示</w:t>
      </w:r>
      <w:r>
        <w:rPr>
          <w:rFonts w:hint="eastAsia"/>
        </w:rPr>
        <w:t>"</w:t>
      </w:r>
      <w:bookmarkStart w:id="22" w:name="OLE_LINK1"/>
      <w:bookmarkStart w:id="23" w:name="OLE_LINK2"/>
      <w:r w:rsidR="00DC53CB">
        <w:rPr>
          <w:rFonts w:hint="eastAsia"/>
        </w:rPr>
        <w:t xml:space="preserve">All update completed successfully! Restart </w:t>
      </w:r>
      <w:r w:rsidR="00DC53CB">
        <w:t>radio, please</w:t>
      </w:r>
      <w:r w:rsidR="00DC53CB">
        <w:rPr>
          <w:rFonts w:hint="eastAsia"/>
        </w:rPr>
        <w:t>!"</w:t>
      </w:r>
    </w:p>
    <w:bookmarkEnd w:id="22"/>
    <w:bookmarkEnd w:id="23"/>
    <w:p w:rsidR="00DC53CB" w:rsidRDefault="00DC53CB" w:rsidP="00DC53CB">
      <w:pPr>
        <w:pStyle w:val="Step"/>
        <w:numPr>
          <w:ilvl w:val="0"/>
          <w:numId w:val="0"/>
        </w:numPr>
        <w:ind w:left="800"/>
      </w:pPr>
      <w:r>
        <w:rPr>
          <w:rFonts w:hint="eastAsia"/>
          <w:noProof/>
          <w:snapToGrid/>
        </w:rPr>
        <w:drawing>
          <wp:anchor distT="0" distB="0" distL="114300" distR="114300" simplePos="0" relativeHeight="251658240" behindDoc="0" locked="0" layoutInCell="1" allowOverlap="1" wp14:anchorId="0D079195" wp14:editId="7668C430">
            <wp:simplePos x="0" y="0"/>
            <wp:positionH relativeFrom="margin">
              <wp:posOffset>1546225</wp:posOffset>
            </wp:positionH>
            <wp:positionV relativeFrom="margin">
              <wp:posOffset>3974465</wp:posOffset>
            </wp:positionV>
            <wp:extent cx="2686050" cy="1085850"/>
            <wp:effectExtent l="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23">
                      <a:extLst>
                        <a:ext uri="{28A0092B-C50C-407E-A947-70E740481C1C}">
                          <a14:useLocalDpi xmlns:a14="http://schemas.microsoft.com/office/drawing/2010/main" val="0"/>
                        </a:ext>
                      </a:extLst>
                    </a:blip>
                    <a:stretch>
                      <a:fillRect/>
                    </a:stretch>
                  </pic:blipFill>
                  <pic:spPr>
                    <a:xfrm>
                      <a:off x="0" y="0"/>
                      <a:ext cx="2686050" cy="1085850"/>
                    </a:xfrm>
                    <a:prstGeom prst="rect">
                      <a:avLst/>
                    </a:prstGeom>
                  </pic:spPr>
                </pic:pic>
              </a:graphicData>
            </a:graphic>
          </wp:anchor>
        </w:drawing>
      </w:r>
    </w:p>
    <w:p w:rsidR="00DC53CB" w:rsidRDefault="00DC53CB" w:rsidP="00DC53CB">
      <w:pPr>
        <w:pStyle w:val="Step"/>
        <w:numPr>
          <w:ilvl w:val="0"/>
          <w:numId w:val="0"/>
        </w:numPr>
        <w:ind w:left="800"/>
      </w:pPr>
    </w:p>
    <w:p w:rsidR="00DC53CB" w:rsidRDefault="00DC53CB" w:rsidP="00DC53CB">
      <w:pPr>
        <w:pStyle w:val="Step"/>
        <w:numPr>
          <w:ilvl w:val="0"/>
          <w:numId w:val="0"/>
        </w:numPr>
        <w:ind w:left="800"/>
      </w:pPr>
    </w:p>
    <w:p w:rsidR="00DC53CB" w:rsidRDefault="00DC53CB" w:rsidP="00DC53CB">
      <w:pPr>
        <w:pStyle w:val="Step"/>
        <w:numPr>
          <w:ilvl w:val="0"/>
          <w:numId w:val="0"/>
        </w:numPr>
        <w:ind w:left="800"/>
      </w:pPr>
    </w:p>
    <w:p w:rsidR="00DC53CB" w:rsidRDefault="00DC53CB" w:rsidP="00DC53CB">
      <w:pPr>
        <w:pStyle w:val="Step"/>
        <w:numPr>
          <w:ilvl w:val="0"/>
          <w:numId w:val="0"/>
        </w:numPr>
        <w:ind w:left="800"/>
      </w:pPr>
    </w:p>
    <w:p w:rsidR="006E1C2B" w:rsidRPr="00F84791" w:rsidRDefault="00DC53CB" w:rsidP="00AE34E0">
      <w:pPr>
        <w:pStyle w:val="Step"/>
      </w:pPr>
      <w:r>
        <w:rPr>
          <w:rFonts w:hint="eastAsia"/>
        </w:rPr>
        <w:t>手动重启终端</w:t>
      </w:r>
      <w:r w:rsidR="00AE34E0">
        <w:rPr>
          <w:rFonts w:hint="eastAsia"/>
        </w:rPr>
        <w:t>。</w:t>
      </w:r>
    </w:p>
    <w:p w:rsidR="00E16C98" w:rsidRPr="00CA3457" w:rsidRDefault="00BC05F8" w:rsidP="007A160F">
      <w:pPr>
        <w:pStyle w:val="Step"/>
      </w:pPr>
      <w:r>
        <w:rPr>
          <w:rFonts w:hint="eastAsia"/>
        </w:rPr>
        <w:t>检查升级后版本信息，</w:t>
      </w:r>
      <w:r w:rsidR="00C503C6">
        <w:rPr>
          <w:rFonts w:hint="eastAsia"/>
        </w:rPr>
        <w:t>终端</w:t>
      </w:r>
      <w:r w:rsidR="006E1C2B">
        <w:rPr>
          <w:rFonts w:hint="eastAsia"/>
        </w:rPr>
        <w:t>升级结束。</w:t>
      </w:r>
    </w:p>
    <w:p w:rsidR="00E6604C" w:rsidRDefault="00E6604C" w:rsidP="00E6604C">
      <w:pPr>
        <w:rPr>
          <w:rStyle w:val="NotetextChar"/>
        </w:rPr>
      </w:pPr>
    </w:p>
    <w:p w:rsidR="00353346" w:rsidRDefault="00353346" w:rsidP="00353346">
      <w:pPr>
        <w:pStyle w:val="30"/>
      </w:pPr>
      <w:bookmarkStart w:id="24" w:name="_Toc408825495"/>
      <w:r>
        <w:rPr>
          <w:rFonts w:hint="eastAsia"/>
        </w:rPr>
        <w:t>升级验证</w:t>
      </w:r>
      <w:bookmarkEnd w:id="24"/>
    </w:p>
    <w:p w:rsidR="00353346" w:rsidRPr="004F3FF6" w:rsidRDefault="00353346" w:rsidP="00353346">
      <w:r>
        <w:rPr>
          <w:rFonts w:hint="eastAsia"/>
        </w:rPr>
        <w:t>升级结束后，</w:t>
      </w:r>
      <w:r w:rsidR="00B22A08">
        <w:rPr>
          <w:rFonts w:hint="eastAsia"/>
        </w:rPr>
        <w:t>手持终端</w:t>
      </w:r>
      <w:r>
        <w:rPr>
          <w:rFonts w:hint="eastAsia"/>
        </w:rPr>
        <w:t>的</w:t>
      </w:r>
      <w:r w:rsidRPr="004F3FF6">
        <w:rPr>
          <w:rFonts w:hint="eastAsia"/>
        </w:rPr>
        <w:t>软件版本</w:t>
      </w:r>
      <w:r>
        <w:rPr>
          <w:rFonts w:hint="eastAsia"/>
        </w:rPr>
        <w:t>将</w:t>
      </w:r>
      <w:r w:rsidRPr="004F3FF6">
        <w:rPr>
          <w:rFonts w:hint="eastAsia"/>
        </w:rPr>
        <w:t>升级为</w:t>
      </w:r>
      <w:r w:rsidR="006F0C01">
        <w:rPr>
          <w:rFonts w:hint="eastAsia"/>
          <w:b/>
        </w:rPr>
        <w:t>R1.2</w:t>
      </w:r>
      <w:r>
        <w:rPr>
          <w:rFonts w:hint="eastAsia"/>
        </w:rPr>
        <w:t>。您可以通过如下步骤验证升级是否成功。</w:t>
      </w:r>
    </w:p>
    <w:p w:rsidR="00095B48" w:rsidRDefault="00095B48" w:rsidP="00095B48">
      <w:pPr>
        <w:pStyle w:val="Step"/>
      </w:pPr>
      <w:r>
        <w:rPr>
          <w:rFonts w:hint="eastAsia"/>
        </w:rPr>
        <w:t>开启</w:t>
      </w:r>
      <w:r w:rsidR="00C503C6">
        <w:rPr>
          <w:rFonts w:hint="eastAsia"/>
        </w:rPr>
        <w:t>终端</w:t>
      </w:r>
      <w:r>
        <w:rPr>
          <w:rFonts w:hint="eastAsia"/>
        </w:rPr>
        <w:t>。</w:t>
      </w:r>
    </w:p>
    <w:p w:rsidR="00095B48" w:rsidRDefault="00095B48" w:rsidP="00095B48">
      <w:pPr>
        <w:pStyle w:val="Step"/>
      </w:pPr>
      <w:r w:rsidRPr="00D07CB5">
        <w:rPr>
          <w:rFonts w:hint="eastAsia"/>
        </w:rPr>
        <w:t>在主界面下按【</w:t>
      </w:r>
      <w:r>
        <w:rPr>
          <w:rFonts w:hint="eastAsia"/>
          <w:noProof/>
        </w:rPr>
        <w:t>Menu</w:t>
      </w:r>
      <w:r w:rsidRPr="00D07CB5">
        <w:rPr>
          <w:rFonts w:hint="eastAsia"/>
        </w:rPr>
        <w:t>】</w:t>
      </w:r>
      <w:r>
        <w:rPr>
          <w:rFonts w:hint="eastAsia"/>
        </w:rPr>
        <w:t>键，</w:t>
      </w:r>
      <w:r w:rsidRPr="00D07CB5">
        <w:rPr>
          <w:rFonts w:hint="eastAsia"/>
        </w:rPr>
        <w:t>进入</w:t>
      </w:r>
      <w:r>
        <w:rPr>
          <w:rFonts w:hint="eastAsia"/>
        </w:rPr>
        <w:t>“</w:t>
      </w:r>
      <w:r w:rsidR="00161D91">
        <w:rPr>
          <w:rFonts w:hint="eastAsia"/>
        </w:rPr>
        <w:t>主菜单</w:t>
      </w:r>
      <w:r>
        <w:rPr>
          <w:rFonts w:hint="eastAsia"/>
        </w:rPr>
        <w:t>”界面</w:t>
      </w:r>
      <w:r w:rsidRPr="00D07CB5">
        <w:rPr>
          <w:rFonts w:hint="eastAsia"/>
        </w:rPr>
        <w:t>。</w:t>
      </w:r>
    </w:p>
    <w:p w:rsidR="00095B48" w:rsidRDefault="00095B48" w:rsidP="00095B48">
      <w:pPr>
        <w:pStyle w:val="Step"/>
      </w:pPr>
      <w:r>
        <w:rPr>
          <w:rFonts w:hint="eastAsia"/>
        </w:rPr>
        <w:t>按【</w:t>
      </w:r>
      <w:r w:rsidR="00F146F4">
        <w:rPr>
          <w:rFonts w:hint="eastAsia"/>
        </w:rPr>
        <w:t>Down</w:t>
      </w:r>
      <w:r>
        <w:rPr>
          <w:rFonts w:hint="eastAsia"/>
        </w:rPr>
        <w:t>】键，选择</w:t>
      </w:r>
      <w:r w:rsidR="00D80293">
        <w:rPr>
          <w:rFonts w:hint="eastAsia"/>
        </w:rPr>
        <w:t>“设置</w:t>
      </w:r>
      <w:r>
        <w:rPr>
          <w:rFonts w:hint="eastAsia"/>
        </w:rPr>
        <w:t>”</w:t>
      </w:r>
      <w:r w:rsidRPr="004D0C3D">
        <w:rPr>
          <w:rFonts w:hint="eastAsia"/>
        </w:rPr>
        <w:t>菜单项</w:t>
      </w:r>
      <w:r>
        <w:rPr>
          <w:rFonts w:hint="eastAsia"/>
        </w:rPr>
        <w:t>。</w:t>
      </w:r>
    </w:p>
    <w:p w:rsidR="00095B48" w:rsidRDefault="00095B48" w:rsidP="00095B48">
      <w:pPr>
        <w:pStyle w:val="Step"/>
      </w:pPr>
      <w:r>
        <w:rPr>
          <w:rFonts w:hint="eastAsia"/>
        </w:rPr>
        <w:t>按【</w:t>
      </w:r>
      <w:r>
        <w:rPr>
          <w:rFonts w:hint="eastAsia"/>
        </w:rPr>
        <w:t>OK</w:t>
      </w:r>
      <w:r>
        <w:rPr>
          <w:rFonts w:hint="eastAsia"/>
        </w:rPr>
        <w:t>】键，</w:t>
      </w:r>
      <w:r w:rsidRPr="00D07CB5">
        <w:rPr>
          <w:rFonts w:hint="eastAsia"/>
        </w:rPr>
        <w:t>进入</w:t>
      </w:r>
      <w:r w:rsidR="00D80293">
        <w:rPr>
          <w:rFonts w:hint="eastAsia"/>
        </w:rPr>
        <w:t>“设置</w:t>
      </w:r>
      <w:r>
        <w:rPr>
          <w:rFonts w:hint="eastAsia"/>
        </w:rPr>
        <w:t>”界面。</w:t>
      </w:r>
    </w:p>
    <w:p w:rsidR="00095B48" w:rsidRDefault="00095B48" w:rsidP="00095B48">
      <w:pPr>
        <w:pStyle w:val="Step"/>
      </w:pPr>
      <w:r>
        <w:rPr>
          <w:rFonts w:hint="eastAsia"/>
        </w:rPr>
        <w:lastRenderedPageBreak/>
        <w:t>按【</w:t>
      </w:r>
      <w:r w:rsidR="00F146F4">
        <w:rPr>
          <w:rFonts w:hint="eastAsia"/>
        </w:rPr>
        <w:t>Down</w:t>
      </w:r>
      <w:r>
        <w:rPr>
          <w:rFonts w:hint="eastAsia"/>
        </w:rPr>
        <w:t>】键，选择“</w:t>
      </w:r>
      <w:r w:rsidR="00D80293">
        <w:rPr>
          <w:rFonts w:hint="eastAsia"/>
        </w:rPr>
        <w:t>设备信息</w:t>
      </w:r>
      <w:r>
        <w:rPr>
          <w:rFonts w:hint="eastAsia"/>
        </w:rPr>
        <w:t>”子</w:t>
      </w:r>
      <w:r w:rsidRPr="004D0C3D">
        <w:rPr>
          <w:rFonts w:hint="eastAsia"/>
        </w:rPr>
        <w:t>菜单项</w:t>
      </w:r>
      <w:r>
        <w:rPr>
          <w:rFonts w:hint="eastAsia"/>
        </w:rPr>
        <w:t>。</w:t>
      </w:r>
    </w:p>
    <w:p w:rsidR="00095B48" w:rsidRDefault="00095B48" w:rsidP="00095B48">
      <w:pPr>
        <w:pStyle w:val="Step"/>
      </w:pPr>
      <w:r>
        <w:rPr>
          <w:rFonts w:hint="eastAsia"/>
        </w:rPr>
        <w:t>按【</w:t>
      </w:r>
      <w:r>
        <w:rPr>
          <w:rFonts w:hint="eastAsia"/>
        </w:rPr>
        <w:t>OK</w:t>
      </w:r>
      <w:r>
        <w:rPr>
          <w:rFonts w:hint="eastAsia"/>
        </w:rPr>
        <w:t>】键，</w:t>
      </w:r>
      <w:r w:rsidRPr="004D0C3D">
        <w:rPr>
          <w:rFonts w:hint="eastAsia"/>
        </w:rPr>
        <w:t>进入本机的“</w:t>
      </w:r>
      <w:r w:rsidR="00B66E71">
        <w:rPr>
          <w:rFonts w:hint="eastAsia"/>
        </w:rPr>
        <w:t>信息</w:t>
      </w:r>
      <w:r w:rsidRPr="004D0C3D">
        <w:rPr>
          <w:rFonts w:hint="eastAsia"/>
        </w:rPr>
        <w:t>”界面</w:t>
      </w:r>
      <w:r>
        <w:rPr>
          <w:rFonts w:hint="eastAsia"/>
        </w:rPr>
        <w:t>，查看</w:t>
      </w:r>
      <w:r w:rsidR="004A3280">
        <w:rPr>
          <w:rFonts w:hint="eastAsia"/>
        </w:rPr>
        <w:t>手持终端</w:t>
      </w:r>
      <w:r>
        <w:rPr>
          <w:rFonts w:hint="eastAsia"/>
        </w:rPr>
        <w:t>的详细信息。</w:t>
      </w:r>
    </w:p>
    <w:p w:rsidR="00095B48" w:rsidRDefault="00095B48" w:rsidP="00095B48">
      <w:pPr>
        <w:pStyle w:val="Step"/>
        <w:rPr>
          <w:b/>
        </w:rPr>
      </w:pPr>
      <w:r>
        <w:rPr>
          <w:rFonts w:hint="eastAsia"/>
        </w:rPr>
        <w:t>确认“</w:t>
      </w:r>
      <w:r w:rsidR="003D3CA3">
        <w:rPr>
          <w:rFonts w:hint="eastAsia"/>
        </w:rPr>
        <w:t>主机版本</w:t>
      </w:r>
      <w:r>
        <w:rPr>
          <w:rFonts w:hint="eastAsia"/>
        </w:rPr>
        <w:t>”是否为</w:t>
      </w:r>
      <w:r w:rsidR="00077836">
        <w:rPr>
          <w:rFonts w:hint="eastAsia"/>
          <w:b/>
        </w:rPr>
        <w:t>A</w:t>
      </w:r>
      <w:r w:rsidR="00AE34E0">
        <w:rPr>
          <w:rFonts w:hint="eastAsia"/>
          <w:b/>
        </w:rPr>
        <w:t>1.0</w:t>
      </w:r>
      <w:r w:rsidR="00DC53CB">
        <w:rPr>
          <w:rFonts w:hint="eastAsia"/>
          <w:b/>
        </w:rPr>
        <w:t>2</w:t>
      </w:r>
      <w:r w:rsidR="00AE34E0">
        <w:rPr>
          <w:rFonts w:hint="eastAsia"/>
          <w:b/>
        </w:rPr>
        <w:t>.</w:t>
      </w:r>
      <w:r w:rsidR="004A3590">
        <w:rPr>
          <w:rFonts w:hint="eastAsia"/>
          <w:b/>
        </w:rPr>
        <w:t>10</w:t>
      </w:r>
      <w:r w:rsidR="00AE34E0">
        <w:rPr>
          <w:rFonts w:hint="eastAsia"/>
          <w:b/>
        </w:rPr>
        <w:t>.0</w:t>
      </w:r>
      <w:r w:rsidR="00DC53CB">
        <w:rPr>
          <w:rFonts w:hint="eastAsia"/>
          <w:b/>
        </w:rPr>
        <w:t>01</w:t>
      </w:r>
      <w:r w:rsidR="00DC53CB">
        <w:rPr>
          <w:rFonts w:hint="eastAsia"/>
        </w:rPr>
        <w:t>；确认</w:t>
      </w:r>
      <w:r w:rsidR="00641437">
        <w:rPr>
          <w:rFonts w:hint="eastAsia"/>
        </w:rPr>
        <w:t>基带</w:t>
      </w:r>
      <w:r w:rsidR="00DC53CB">
        <w:rPr>
          <w:rFonts w:hint="eastAsia"/>
        </w:rPr>
        <w:t>版本是否为</w:t>
      </w:r>
      <w:r w:rsidR="00DC53CB" w:rsidRPr="00DC53CB">
        <w:rPr>
          <w:rFonts w:hint="eastAsia"/>
          <w:b/>
        </w:rPr>
        <w:t>V2.01.</w:t>
      </w:r>
      <w:r w:rsidR="00DC53CB">
        <w:rPr>
          <w:rFonts w:hint="eastAsia"/>
          <w:b/>
        </w:rPr>
        <w:t>03P</w:t>
      </w:r>
      <w:r w:rsidR="006F0C01">
        <w:rPr>
          <w:rFonts w:hint="eastAsia"/>
          <w:b/>
        </w:rPr>
        <w:t>8</w:t>
      </w:r>
      <w:r w:rsidR="00DC53CB">
        <w:rPr>
          <w:rFonts w:hint="eastAsia"/>
          <w:b/>
        </w:rPr>
        <w:t>.</w:t>
      </w:r>
    </w:p>
    <w:p w:rsidR="00DC53CB" w:rsidRPr="00DC53CB" w:rsidRDefault="00DC53CB" w:rsidP="00095B48">
      <w:pPr>
        <w:pStyle w:val="Step"/>
        <w:rPr>
          <w:b/>
        </w:rPr>
      </w:pPr>
      <w:proofErr w:type="gramStart"/>
      <w:r w:rsidRPr="00DC53CB">
        <w:rPr>
          <w:rFonts w:hint="eastAsia"/>
        </w:rPr>
        <w:t>读频确认</w:t>
      </w:r>
      <w:proofErr w:type="gramEnd"/>
      <w:r w:rsidRPr="00DC53CB">
        <w:rPr>
          <w:rFonts w:hint="eastAsia"/>
        </w:rPr>
        <w:t>数据版本是否为</w:t>
      </w:r>
      <w:r>
        <w:rPr>
          <w:rFonts w:hint="eastAsia"/>
          <w:b/>
        </w:rPr>
        <w:t>D1.02.05.001.</w:t>
      </w:r>
    </w:p>
    <w:p w:rsidR="00D1636B" w:rsidRDefault="006F0C01" w:rsidP="003F27F5">
      <w:pPr>
        <w:pStyle w:val="Step"/>
      </w:pPr>
      <w:r>
        <w:rPr>
          <w:rFonts w:hint="eastAsia"/>
        </w:rPr>
        <w:t>所有信息都正确表示升级成功，</w:t>
      </w:r>
      <w:r w:rsidR="00095B48">
        <w:rPr>
          <w:rFonts w:hint="eastAsia"/>
        </w:rPr>
        <w:t>关闭</w:t>
      </w:r>
      <w:r w:rsidR="00EA557D">
        <w:rPr>
          <w:rFonts w:hint="eastAsia"/>
        </w:rPr>
        <w:t>手持终端</w:t>
      </w:r>
      <w:r w:rsidR="00095B48">
        <w:rPr>
          <w:rFonts w:hint="eastAsia"/>
        </w:rPr>
        <w:t>。</w:t>
      </w:r>
    </w:p>
    <w:p w:rsidR="007E2177" w:rsidRDefault="007E2177" w:rsidP="007E2177">
      <w:pPr>
        <w:pStyle w:val="30"/>
      </w:pPr>
      <w:bookmarkStart w:id="25" w:name="_Toc408825496"/>
      <w:r>
        <w:rPr>
          <w:rFonts w:hint="eastAsia"/>
        </w:rPr>
        <w:t>异常处理</w:t>
      </w:r>
      <w:bookmarkEnd w:id="25"/>
    </w:p>
    <w:p w:rsidR="00A3314F" w:rsidRDefault="007E2177" w:rsidP="007E2177">
      <w:r>
        <w:rPr>
          <w:rFonts w:hint="eastAsia"/>
        </w:rPr>
        <w:t>1.</w:t>
      </w:r>
      <w:r>
        <w:rPr>
          <w:rFonts w:hint="eastAsia"/>
        </w:rPr>
        <w:t>开始下载时，如果较快出现异常提示</w:t>
      </w:r>
    </w:p>
    <w:p w:rsidR="007E2177" w:rsidRDefault="007E2177" w:rsidP="00A3314F">
      <w:pPr>
        <w:ind w:firstLineChars="50" w:firstLine="105"/>
      </w:pPr>
      <w:proofErr w:type="gramStart"/>
      <w:r>
        <w:rPr>
          <w:rFonts w:hint="eastAsia"/>
        </w:rPr>
        <w:t>"Failed to connections radio.</w:t>
      </w:r>
      <w:proofErr w:type="gramEnd"/>
      <w:r>
        <w:rPr>
          <w:rFonts w:hint="eastAsia"/>
        </w:rPr>
        <w:t xml:space="preserve"> Please check all co</w:t>
      </w:r>
      <w:r w:rsidR="00CE5EB1">
        <w:rPr>
          <w:rFonts w:hint="eastAsia"/>
        </w:rPr>
        <w:t xml:space="preserve">nnections and port settings!" </w:t>
      </w:r>
    </w:p>
    <w:p w:rsidR="007E2177" w:rsidRDefault="007E2177" w:rsidP="00A3314F">
      <w:pPr>
        <w:ind w:firstLineChars="100" w:firstLine="210"/>
      </w:pPr>
      <w:r>
        <w:rPr>
          <w:rFonts w:hint="eastAsia"/>
        </w:rPr>
        <w:t>可能原因</w:t>
      </w:r>
      <w:r>
        <w:rPr>
          <w:rFonts w:hint="eastAsia"/>
        </w:rPr>
        <w:t xml:space="preserve">: </w:t>
      </w:r>
      <w:r>
        <w:rPr>
          <w:rFonts w:hint="eastAsia"/>
        </w:rPr>
        <w:t>（</w:t>
      </w:r>
      <w:r>
        <w:rPr>
          <w:rFonts w:hint="eastAsia"/>
        </w:rPr>
        <w:t>1</w:t>
      </w:r>
      <w:r>
        <w:rPr>
          <w:rFonts w:hint="eastAsia"/>
        </w:rPr>
        <w:t>）</w:t>
      </w:r>
      <w:proofErr w:type="gramStart"/>
      <w:r>
        <w:rPr>
          <w:rFonts w:hint="eastAsia"/>
        </w:rPr>
        <w:t>写频线</w:t>
      </w:r>
      <w:proofErr w:type="gramEnd"/>
      <w:r>
        <w:rPr>
          <w:rFonts w:hint="eastAsia"/>
        </w:rPr>
        <w:t>连接或串口选择有误</w:t>
      </w:r>
    </w:p>
    <w:p w:rsidR="007E2177" w:rsidRPr="007E2177" w:rsidRDefault="007E2177" w:rsidP="007E2177">
      <w:r>
        <w:rPr>
          <w:rFonts w:hint="eastAsia"/>
        </w:rPr>
        <w:t xml:space="preserve">          </w:t>
      </w:r>
      <w:r w:rsidR="00A3314F">
        <w:rPr>
          <w:rFonts w:hint="eastAsia"/>
        </w:rPr>
        <w:t xml:space="preserve">  </w:t>
      </w:r>
      <w:r>
        <w:rPr>
          <w:rFonts w:hint="eastAsia"/>
        </w:rPr>
        <w:t>（</w:t>
      </w:r>
      <w:r>
        <w:rPr>
          <w:rFonts w:hint="eastAsia"/>
        </w:rPr>
        <w:t>2</w:t>
      </w:r>
      <w:r>
        <w:rPr>
          <w:rFonts w:hint="eastAsia"/>
        </w:rPr>
        <w:t>）对讲机未进入下载模式，重复步骤</w:t>
      </w:r>
      <w:r>
        <w:rPr>
          <w:rFonts w:hint="eastAsia"/>
        </w:rPr>
        <w:t xml:space="preserve"> 3--5</w:t>
      </w:r>
    </w:p>
    <w:p w:rsidR="007E2177" w:rsidRDefault="007E2177" w:rsidP="007E2177">
      <w:r>
        <w:rPr>
          <w:rFonts w:hint="eastAsia"/>
        </w:rPr>
        <w:t>2.</w:t>
      </w:r>
      <w:r>
        <w:rPr>
          <w:rFonts w:hint="eastAsia"/>
        </w:rPr>
        <w:t>如果下载过程中断，重复步骤</w:t>
      </w:r>
      <w:r>
        <w:rPr>
          <w:rFonts w:hint="eastAsia"/>
        </w:rPr>
        <w:t xml:space="preserve"> (3)--(5)</w:t>
      </w:r>
    </w:p>
    <w:p w:rsidR="007E2177" w:rsidRDefault="007E2177" w:rsidP="007E2177"/>
    <w:p w:rsidR="00DC53CB" w:rsidRPr="007E2177" w:rsidRDefault="00DC53CB" w:rsidP="007E2177"/>
    <w:sectPr w:rsidR="00DC53CB" w:rsidRPr="007E2177" w:rsidSect="00843244">
      <w:headerReference w:type="default" r:id="rId24"/>
      <w:pgSz w:w="11906" w:h="16838" w:code="9"/>
      <w:pgMar w:top="1134" w:right="1134" w:bottom="1134"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DE2" w:rsidRDefault="00594DE2" w:rsidP="007219F9">
      <w:r>
        <w:separator/>
      </w:r>
    </w:p>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endnote>
  <w:endnote w:type="continuationSeparator" w:id="0">
    <w:p w:rsidR="00594DE2" w:rsidRDefault="00594DE2" w:rsidP="007219F9">
      <w:r>
        <w:continuationSeparator/>
      </w:r>
    </w:p>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Guli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8" w:type="dxa"/>
      <w:jc w:val="center"/>
      <w:tblInd w:w="1" w:type="dxa"/>
      <w:tblBorders>
        <w:top w:val="single" w:sz="8" w:space="0" w:color="99CC00"/>
      </w:tblBorders>
      <w:tblLook w:val="04A0" w:firstRow="1" w:lastRow="0" w:firstColumn="1" w:lastColumn="0" w:noHBand="0" w:noVBand="1"/>
    </w:tblPr>
    <w:tblGrid>
      <w:gridCol w:w="9638"/>
    </w:tblGrid>
    <w:tr w:rsidR="00A507D5" w:rsidTr="00CD468A">
      <w:trPr>
        <w:jc w:val="center"/>
      </w:trPr>
      <w:tc>
        <w:tcPr>
          <w:tcW w:w="9638" w:type="dxa"/>
          <w:shd w:val="clear" w:color="auto" w:fill="auto"/>
          <w:vAlign w:val="bottom"/>
        </w:tcPr>
        <w:p w:rsidR="00A507D5" w:rsidRDefault="00A507D5" w:rsidP="00CD468A">
          <w:pPr>
            <w:pStyle w:val="a9"/>
            <w:spacing w:before="120"/>
            <w:ind w:right="210"/>
          </w:pPr>
          <w:r>
            <w:rPr>
              <w:rStyle w:val="af5"/>
            </w:rPr>
            <w:fldChar w:fldCharType="begin"/>
          </w:r>
          <w:r>
            <w:rPr>
              <w:rStyle w:val="af5"/>
            </w:rPr>
            <w:instrText xml:space="preserve"> PAGE </w:instrText>
          </w:r>
          <w:r>
            <w:rPr>
              <w:rStyle w:val="af5"/>
            </w:rPr>
            <w:fldChar w:fldCharType="separate"/>
          </w:r>
          <w:r w:rsidR="00EF734C">
            <w:rPr>
              <w:rStyle w:val="af5"/>
            </w:rPr>
            <w:t>8</w:t>
          </w:r>
          <w:r>
            <w:rPr>
              <w:rStyle w:val="af5"/>
            </w:rPr>
            <w:fldChar w:fldCharType="end"/>
          </w:r>
        </w:p>
      </w:tc>
    </w:tr>
  </w:tbl>
  <w:p w:rsidR="00A507D5" w:rsidRDefault="00A507D5" w:rsidP="002C0AB5">
    <w:pPr>
      <w:pStyle w:val="a9"/>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8" w:type="dxa"/>
      <w:jc w:val="center"/>
      <w:tblInd w:w="1" w:type="dxa"/>
      <w:tblBorders>
        <w:top w:val="single" w:sz="8" w:space="0" w:color="99CC00"/>
      </w:tblBorders>
      <w:tblLook w:val="04A0" w:firstRow="1" w:lastRow="0" w:firstColumn="1" w:lastColumn="0" w:noHBand="0" w:noVBand="1"/>
    </w:tblPr>
    <w:tblGrid>
      <w:gridCol w:w="9638"/>
    </w:tblGrid>
    <w:tr w:rsidR="00A507D5" w:rsidTr="00CD468A">
      <w:trPr>
        <w:jc w:val="center"/>
      </w:trPr>
      <w:tc>
        <w:tcPr>
          <w:tcW w:w="9638" w:type="dxa"/>
          <w:shd w:val="clear" w:color="auto" w:fill="auto"/>
          <w:vAlign w:val="bottom"/>
        </w:tcPr>
        <w:p w:rsidR="00A507D5" w:rsidRDefault="00A507D5" w:rsidP="00CD468A">
          <w:pPr>
            <w:pStyle w:val="a9"/>
            <w:spacing w:before="120"/>
            <w:ind w:right="210"/>
          </w:pPr>
          <w:r>
            <w:rPr>
              <w:rStyle w:val="af5"/>
            </w:rPr>
            <w:fldChar w:fldCharType="begin"/>
          </w:r>
          <w:r>
            <w:rPr>
              <w:rStyle w:val="af5"/>
            </w:rPr>
            <w:instrText xml:space="preserve"> PAGE </w:instrText>
          </w:r>
          <w:r>
            <w:rPr>
              <w:rStyle w:val="af5"/>
            </w:rPr>
            <w:fldChar w:fldCharType="separate"/>
          </w:r>
          <w:r w:rsidR="00EF734C">
            <w:rPr>
              <w:rStyle w:val="af5"/>
            </w:rPr>
            <w:t>7</w:t>
          </w:r>
          <w:r>
            <w:rPr>
              <w:rStyle w:val="af5"/>
            </w:rPr>
            <w:fldChar w:fldCharType="end"/>
          </w:r>
        </w:p>
      </w:tc>
    </w:tr>
  </w:tbl>
  <w:p w:rsidR="00A507D5" w:rsidRDefault="00A507D5" w:rsidP="00296535">
    <w:pPr>
      <w:pStyle w:val="a9"/>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DE2" w:rsidRDefault="00594DE2" w:rsidP="007219F9">
      <w:r>
        <w:separator/>
      </w:r>
    </w:p>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footnote>
  <w:footnote w:type="continuationSeparator" w:id="0">
    <w:p w:rsidR="00594DE2" w:rsidRDefault="00594DE2" w:rsidP="007219F9">
      <w:r>
        <w:continuationSeparator/>
      </w:r>
    </w:p>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p w:rsidR="00594DE2" w:rsidRDefault="00594DE2" w:rsidP="007219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ook w:val="04A0" w:firstRow="1" w:lastRow="0" w:firstColumn="1" w:lastColumn="0" w:noHBand="0" w:noVBand="1"/>
    </w:tblPr>
    <w:tblGrid>
      <w:gridCol w:w="3223"/>
      <w:gridCol w:w="6416"/>
    </w:tblGrid>
    <w:tr w:rsidR="00A507D5" w:rsidRPr="003761CE" w:rsidTr="004D1FDA">
      <w:trPr>
        <w:jc w:val="center"/>
      </w:trPr>
      <w:tc>
        <w:tcPr>
          <w:tcW w:w="0" w:type="auto"/>
          <w:shd w:val="clear" w:color="auto" w:fill="auto"/>
          <w:vAlign w:val="bottom"/>
        </w:tcPr>
        <w:p w:rsidR="00A507D5" w:rsidRPr="003761CE" w:rsidRDefault="00962673" w:rsidP="00C31A09">
          <w:pPr>
            <w:pStyle w:val="Headleft"/>
            <w:spacing w:before="120"/>
          </w:pPr>
          <w:r>
            <w:fldChar w:fldCharType="begin"/>
          </w:r>
          <w:r>
            <w:instrText xml:space="preserve"> STYLEREF  "</w:instrText>
          </w:r>
          <w:r>
            <w:instrText>标题</w:instrText>
          </w:r>
          <w:r>
            <w:instrText xml:space="preserve"> 1"  \* MERGEFORMAT </w:instrText>
          </w:r>
          <w:r>
            <w:fldChar w:fldCharType="separate"/>
          </w:r>
          <w:r w:rsidR="00A507D5">
            <w:rPr>
              <w:rFonts w:hint="eastAsia"/>
              <w:noProof/>
            </w:rPr>
            <w:t>概述</w:t>
          </w:r>
          <w:r>
            <w:rPr>
              <w:noProof/>
            </w:rPr>
            <w:fldChar w:fldCharType="end"/>
          </w:r>
          <w:r w:rsidR="00A152A6">
            <w:rPr>
              <w:noProof/>
            </w:rPr>
            <mc:AlternateContent>
              <mc:Choice Requires="wpg">
                <w:drawing>
                  <wp:anchor distT="0" distB="0" distL="114300" distR="114300" simplePos="0" relativeHeight="251656704" behindDoc="0" locked="0" layoutInCell="1" allowOverlap="1">
                    <wp:simplePos x="0" y="0"/>
                    <wp:positionH relativeFrom="column">
                      <wp:posOffset>-868045</wp:posOffset>
                    </wp:positionH>
                    <wp:positionV relativeFrom="paragraph">
                      <wp:posOffset>-549910</wp:posOffset>
                    </wp:positionV>
                    <wp:extent cx="257175" cy="10698480"/>
                    <wp:effectExtent l="0" t="2540" r="1270" b="0"/>
                    <wp:wrapNone/>
                    <wp:docPr id="18"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8480"/>
                              <a:chOff x="-126" y="-1"/>
                              <a:chExt cx="405" cy="16848"/>
                            </a:xfrm>
                          </wpg:grpSpPr>
                          <wps:wsp>
                            <wps:cNvPr id="19" name="Rectangle 52"/>
                            <wps:cNvSpPr>
                              <a:spLocks noChangeArrowheads="1"/>
                            </wps:cNvSpPr>
                            <wps:spPr bwMode="auto">
                              <a:xfrm>
                                <a:off x="-81" y="5921"/>
                                <a:ext cx="360" cy="10926"/>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53"/>
                            <wps:cNvSpPr>
                              <a:spLocks noChangeArrowheads="1"/>
                            </wps:cNvSpPr>
                            <wps:spPr bwMode="auto">
                              <a:xfrm>
                                <a:off x="-126" y="-1"/>
                                <a:ext cx="405" cy="5931"/>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1" o:spid="_x0000_s1026" style="position:absolute;left:0;text-align:left;margin-left:-68.35pt;margin-top:-43.3pt;width:20.25pt;height:842.4pt;z-index:251656704" coordorigin="-126,-1" coordsize="405,1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">
                    <v:rect id="Rectangle 52" o:spid="_x0000_s1027" style="position:absolute;left:-81;top:5921;width:360;height:10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0fMcIA&#10;AADbAAAADwAAAGRycy9kb3ducmV2LnhtbERPTWvCQBC9F/wPywje6saCUqOriFboJRRTEb2N2TEJ&#10;ZmdDdmuSf98VCr3N433Oct2ZSjyocaVlBZNxBII4s7rkXMHxe//6DsJ5ZI2VZVLQk4P1avCyxFjb&#10;lg/0SH0uQgi7GBUU3texlC4ryKAb25o4cDfbGPQBNrnUDbYh3FTyLYpm0mDJoaHAmrYFZff0xyi4&#10;nGZG4vWcfLjEl7LPpl+781Sp0bDbLEB46vy/+M/9qcP8OTx/CQ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3R8xwgAAANsAAAAPAAAAAAAAAAAAAAAAAJgCAABkcnMvZG93&#10;bnJldi54bWxQSwUGAAAAAAQABAD1AAAAhwMAAAAA&#10;" fillcolor="#9c0" stroked="f"/>
                    <v:rect id="Rectangle 53" o:spid="_x0000_s1028" style="position:absolute;left:-126;top:-1;width:405;height:5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hoJL0A&#10;AADbAAAADwAAAGRycy9kb3ducmV2LnhtbERPvQrCMBDeBd8hnOAimlpRpBpFFEHc1A6OR3O21eZS&#10;mqj17c0gOH58/8t1ayrxosaVlhWMRxEI4szqknMF6WU/nINwHlljZZkUfMjBetXtLDHR9s0nep19&#10;LkIIuwQVFN7XiZQuK8igG9maOHA32xj0ATa51A2+Q7ipZBxFM2mw5NBQYE3bgrLH+WkURDMbT6/t&#10;9n7cDSbpJq8P6ZOsUv1eu1mA8NT6v/jnPmgFcVgfvoQf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RhoJL0AAADbAAAADwAAAAAAAAAAAAAAAACYAgAAZHJzL2Rvd25yZXYu&#10;eG1sUEsFBgAAAAAEAAQA9QAAAIIDAAAAAA==&#10;" fillcolor="#339" stroked="f"/>
                  </v:group>
                </w:pict>
              </mc:Fallback>
            </mc:AlternateContent>
          </w:r>
        </w:p>
      </w:tc>
      <w:tc>
        <w:tcPr>
          <w:tcW w:w="0" w:type="auto"/>
          <w:shd w:val="clear" w:color="auto" w:fill="auto"/>
          <w:vAlign w:val="bottom"/>
        </w:tcPr>
        <w:p w:rsidR="00A507D5" w:rsidRPr="003761CE" w:rsidRDefault="00962673" w:rsidP="00C31A09">
          <w:pPr>
            <w:pStyle w:val="Headright"/>
            <w:spacing w:before="120"/>
          </w:pPr>
          <w:r>
            <w:fldChar w:fldCharType="begin"/>
          </w:r>
          <w:r>
            <w:instrText xml:space="preserve"> DOCPROPERTY  </w:instrText>
          </w:r>
          <w:r>
            <w:instrText>资料名称</w:instrText>
          </w:r>
          <w:r>
            <w:instrText xml:space="preserve">  \* MERGEFORMAT </w:instrText>
          </w:r>
          <w:r>
            <w:fldChar w:fldCharType="separate"/>
          </w:r>
          <w:r w:rsidR="00A507D5">
            <w:rPr>
              <w:rFonts w:hint="eastAsia"/>
            </w:rPr>
            <w:t>升级指导书</w:t>
          </w:r>
          <w:r>
            <w:fldChar w:fldCharType="end"/>
          </w:r>
        </w:p>
      </w:tc>
    </w:tr>
  </w:tbl>
  <w:p w:rsidR="00A507D5" w:rsidRPr="00455E04" w:rsidRDefault="00A507D5" w:rsidP="00CF38C1">
    <w:pPr>
      <w:pStyle w:val="a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ook w:val="04A0" w:firstRow="1" w:lastRow="0" w:firstColumn="1" w:lastColumn="0" w:noHBand="0" w:noVBand="1"/>
    </w:tblPr>
    <w:tblGrid>
      <w:gridCol w:w="4820"/>
      <w:gridCol w:w="4819"/>
    </w:tblGrid>
    <w:tr w:rsidR="00A507D5" w:rsidRPr="003761CE" w:rsidTr="00C9746C">
      <w:trPr>
        <w:trHeight w:val="57"/>
        <w:jc w:val="center"/>
      </w:trPr>
      <w:tc>
        <w:tcPr>
          <w:tcW w:w="4927" w:type="dxa"/>
          <w:shd w:val="clear" w:color="auto" w:fill="auto"/>
          <w:vAlign w:val="bottom"/>
        </w:tcPr>
        <w:p w:rsidR="00A507D5" w:rsidRPr="003761CE" w:rsidRDefault="00962673" w:rsidP="004D1FDA">
          <w:pPr>
            <w:pStyle w:val="a8"/>
            <w:spacing w:before="120"/>
          </w:pPr>
          <w:r>
            <w:fldChar w:fldCharType="begin"/>
          </w:r>
          <w:r>
            <w:instrText xml:space="preserve"> STYLEREF  </w:instrText>
          </w:r>
          <w:r>
            <w:instrText>无编号的标题</w:instrText>
          </w:r>
          <w:r>
            <w:instrText xml:space="preserve">1  \* MERGEFORMAT </w:instrText>
          </w:r>
          <w:r>
            <w:fldChar w:fldCharType="separate"/>
          </w:r>
          <w:r w:rsidR="00A507D5">
            <w:rPr>
              <w:rFonts w:hint="eastAsia"/>
              <w:noProof/>
            </w:rPr>
            <w:t>前言</w:t>
          </w:r>
          <w:r>
            <w:rPr>
              <w:noProof/>
            </w:rPr>
            <w:fldChar w:fldCharType="end"/>
          </w:r>
          <w:r w:rsidR="00A152A6">
            <w:rPr>
              <w:noProof/>
            </w:rPr>
            <mc:AlternateContent>
              <mc:Choice Requires="wpg">
                <w:drawing>
                  <wp:anchor distT="0" distB="0" distL="114300" distR="114300" simplePos="0" relativeHeight="251658752" behindDoc="0" locked="0" layoutInCell="1" allowOverlap="1">
                    <wp:simplePos x="0" y="0"/>
                    <wp:positionH relativeFrom="column">
                      <wp:posOffset>-868045</wp:posOffset>
                    </wp:positionH>
                    <wp:positionV relativeFrom="paragraph">
                      <wp:posOffset>-549910</wp:posOffset>
                    </wp:positionV>
                    <wp:extent cx="257175" cy="10698480"/>
                    <wp:effectExtent l="0" t="2540" r="1270" b="0"/>
                    <wp:wrapNone/>
                    <wp:docPr id="1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8480"/>
                              <a:chOff x="-126" y="-1"/>
                              <a:chExt cx="405" cy="16848"/>
                            </a:xfrm>
                          </wpg:grpSpPr>
                          <wps:wsp>
                            <wps:cNvPr id="16" name="Rectangle 64"/>
                            <wps:cNvSpPr>
                              <a:spLocks noChangeArrowheads="1"/>
                            </wps:cNvSpPr>
                            <wps:spPr bwMode="auto">
                              <a:xfrm>
                                <a:off x="-81" y="5921"/>
                                <a:ext cx="360" cy="10926"/>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5"/>
                            <wps:cNvSpPr>
                              <a:spLocks noChangeArrowheads="1"/>
                            </wps:cNvSpPr>
                            <wps:spPr bwMode="auto">
                              <a:xfrm>
                                <a:off x="-126" y="-1"/>
                                <a:ext cx="405" cy="5931"/>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26" style="position:absolute;left:0;text-align:left;margin-left:-68.35pt;margin-top:-43.3pt;width:20.25pt;height:842.4pt;z-index:251658752" coordorigin="-126,-1" coordsize="405,1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">
                    <v:rect id="Rectangle 64" o:spid="_x0000_s1027" style="position:absolute;left:-81;top:5921;width:360;height:10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LQ8AA&#10;AADbAAAADwAAAGRycy9kb3ducmV2LnhtbERPTYvCMBC9C/sfwix403QFi1RjWVYFLyLqsuhtbMa2&#10;bDMpTaz13xtB8DaP9zmztDOVaKlxpWUFX8MIBHFmdcm5gt/DajAB4TyyxsoyKbiTg3T+0Zthou2N&#10;d9TufS5CCLsEFRTe14mULivIoBvamjhwF9sY9AE2udQN3kK4qeQoimJpsOTQUGBNPwVl//urUXD6&#10;i43E83GzdBtfyns23i6OY6X6n933FISnzr/FL/dah/kxPH8JB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KLQ8AAAADbAAAADwAAAAAAAAAAAAAAAACYAgAAZHJzL2Rvd25y&#10;ZXYueG1sUEsFBgAAAAAEAAQA9QAAAIUDAAAAAA==&#10;" fillcolor="#9c0" stroked="f"/>
                    <v:rect id="Rectangle 65" o:spid="_x0000_s1028" style="position:absolute;left:-126;top:-1;width:405;height:5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067cEA&#10;AADbAAAADwAAAGRycy9kb3ducmV2LnhtbERPTYvCMBC9L/gfwgh7WTRVWZXaVMRFEG9be/A4NGNb&#10;bSaliVr/vREW9jaP9znJujeNuFPnassKJuMIBHFhdc2lgvy4Gy1BOI+ssbFMCp7kYJ0OPhKMtX3w&#10;L90zX4oQwi5GBZX3bSylKyoy6Ma2JQ7c2XYGfYBdKXWHjxBuGjmNork0WHNoqLClbUXFNbsZBdHc&#10;Tr9P/fZy+Pma5Zuy3ec3skp9DvvNCoSn3v+L/9x7HeYv4P1LO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dOu3BAAAA2wAAAA8AAAAAAAAAAAAAAAAAmAIAAGRycy9kb3du&#10;cmV2LnhtbFBLBQYAAAAABAAEAPUAAACGAwAAAAA=&#10;" fillcolor="#339" stroked="f"/>
                  </v:group>
                </w:pict>
              </mc:Fallback>
            </mc:AlternateContent>
          </w:r>
        </w:p>
      </w:tc>
      <w:tc>
        <w:tcPr>
          <w:tcW w:w="4927" w:type="dxa"/>
          <w:shd w:val="clear" w:color="auto" w:fill="auto"/>
          <w:vAlign w:val="bottom"/>
        </w:tcPr>
        <w:p w:rsidR="00A507D5" w:rsidRPr="003761CE" w:rsidRDefault="00962673" w:rsidP="004D1FDA">
          <w:pPr>
            <w:pStyle w:val="Headright"/>
            <w:spacing w:before="120"/>
          </w:pPr>
          <w:r>
            <w:fldChar w:fldCharType="begin"/>
          </w:r>
          <w:r>
            <w:instrText xml:space="preserve"> DOCPROPERTY  </w:instrText>
          </w:r>
          <w:r>
            <w:instrText>资料名称</w:instrText>
          </w:r>
          <w:r>
            <w:instrText xml:space="preserve">  \* MERGEFORMAT </w:instrText>
          </w:r>
          <w:r>
            <w:fldChar w:fldCharType="separate"/>
          </w:r>
          <w:r w:rsidR="00A507D5">
            <w:rPr>
              <w:rFonts w:hint="eastAsia"/>
            </w:rPr>
            <w:t>升级指导书</w:t>
          </w:r>
          <w:r>
            <w:fldChar w:fldCharType="end"/>
          </w:r>
        </w:p>
      </w:tc>
    </w:tr>
  </w:tbl>
  <w:p w:rsidR="00A507D5" w:rsidRPr="00A33EB7" w:rsidRDefault="00A507D5" w:rsidP="00CF38C1">
    <w:pPr>
      <w:pStyle w:val="a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D5" w:rsidRDefault="00A507D5" w:rsidP="0043419D">
    <w:pPr>
      <w:pStyle w:val="a8"/>
      <w:spacing w:before="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99CC00"/>
      </w:tblBorders>
      <w:tblLook w:val="04A0" w:firstRow="1" w:lastRow="0" w:firstColumn="1" w:lastColumn="0" w:noHBand="0" w:noVBand="1"/>
    </w:tblPr>
    <w:tblGrid>
      <w:gridCol w:w="4835"/>
      <w:gridCol w:w="4804"/>
    </w:tblGrid>
    <w:tr w:rsidR="00A507D5" w:rsidRPr="003761CE" w:rsidTr="000C34FE">
      <w:trPr>
        <w:jc w:val="center"/>
      </w:trPr>
      <w:tc>
        <w:tcPr>
          <w:tcW w:w="4927" w:type="dxa"/>
          <w:shd w:val="clear" w:color="auto" w:fill="auto"/>
          <w:vAlign w:val="bottom"/>
        </w:tcPr>
        <w:p w:rsidR="00A507D5" w:rsidRPr="003761CE" w:rsidRDefault="00962673" w:rsidP="00C31A09">
          <w:pPr>
            <w:pStyle w:val="Headleft"/>
            <w:spacing w:before="120"/>
          </w:pPr>
          <w:r>
            <w:fldChar w:fldCharType="begin"/>
          </w:r>
          <w:r>
            <w:instrText xml:space="preserve"> STYLEREF  "</w:instrText>
          </w:r>
          <w:r>
            <w:instrText>标题</w:instrText>
          </w:r>
          <w:r>
            <w:instrText xml:space="preserve"> 1,heading 1"  \* MERGEFORMAT </w:instrText>
          </w:r>
          <w:r>
            <w:fldChar w:fldCharType="separate"/>
          </w:r>
          <w:r w:rsidR="00EF734C">
            <w:rPr>
              <w:rFonts w:hint="eastAsia"/>
              <w:noProof/>
            </w:rPr>
            <w:t>TD350/TD360</w:t>
          </w:r>
          <w:r w:rsidR="00EF734C">
            <w:rPr>
              <w:rFonts w:hint="eastAsia"/>
              <w:noProof/>
            </w:rPr>
            <w:t>升级指导</w:t>
          </w:r>
          <w:r>
            <w:rPr>
              <w:noProof/>
            </w:rPr>
            <w:fldChar w:fldCharType="end"/>
          </w:r>
        </w:p>
      </w:tc>
      <w:tc>
        <w:tcPr>
          <w:tcW w:w="4927" w:type="dxa"/>
          <w:shd w:val="clear" w:color="auto" w:fill="auto"/>
          <w:vAlign w:val="bottom"/>
        </w:tcPr>
        <w:p w:rsidR="00A507D5" w:rsidRPr="003761CE" w:rsidRDefault="00A507D5" w:rsidP="00C31A09">
          <w:pPr>
            <w:pStyle w:val="Headright"/>
            <w:spacing w:before="120"/>
          </w:pPr>
          <w:r w:rsidRPr="00424E16">
            <w:rPr>
              <w:rFonts w:hint="eastAsia"/>
            </w:rPr>
            <w:t>升级指导书</w:t>
          </w:r>
        </w:p>
      </w:tc>
    </w:tr>
  </w:tbl>
  <w:p w:rsidR="00A507D5" w:rsidRDefault="00A507D5" w:rsidP="006C0940">
    <w:pPr>
      <w:pStyle w:val="a8"/>
      <w:spacing w:before="1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ook w:val="04A0" w:firstRow="1" w:lastRow="0" w:firstColumn="1" w:lastColumn="0" w:noHBand="0" w:noVBand="1"/>
    </w:tblPr>
    <w:tblGrid>
      <w:gridCol w:w="4820"/>
      <w:gridCol w:w="4819"/>
    </w:tblGrid>
    <w:tr w:rsidR="00A507D5" w:rsidRPr="003761CE" w:rsidTr="00792D10">
      <w:trPr>
        <w:jc w:val="center"/>
      </w:trPr>
      <w:tc>
        <w:tcPr>
          <w:tcW w:w="4927" w:type="dxa"/>
          <w:shd w:val="clear" w:color="auto" w:fill="auto"/>
          <w:vAlign w:val="bottom"/>
        </w:tcPr>
        <w:p w:rsidR="00A507D5" w:rsidRPr="003761CE" w:rsidRDefault="00962673" w:rsidP="00C31A09">
          <w:pPr>
            <w:pStyle w:val="Headleft"/>
            <w:spacing w:before="120"/>
          </w:pPr>
          <w:r>
            <w:fldChar w:fldCharType="begin"/>
          </w:r>
          <w:r>
            <w:instrText xml:space="preserve"> DOCPROPERTY  </w:instrText>
          </w:r>
          <w:r>
            <w:instrText>资料名称</w:instrText>
          </w:r>
          <w:r>
            <w:instrText xml:space="preserve">  \* MERGEFORMAT </w:instrText>
          </w:r>
          <w:r>
            <w:fldChar w:fldCharType="separate"/>
          </w:r>
          <w:r w:rsidR="00A507D5">
            <w:rPr>
              <w:rFonts w:hint="eastAsia"/>
            </w:rPr>
            <w:t>升级指导书</w:t>
          </w:r>
          <w:r>
            <w:fldChar w:fldCharType="end"/>
          </w:r>
        </w:p>
      </w:tc>
      <w:tc>
        <w:tcPr>
          <w:tcW w:w="4927" w:type="dxa"/>
          <w:shd w:val="clear" w:color="auto" w:fill="auto"/>
          <w:vAlign w:val="bottom"/>
        </w:tcPr>
        <w:p w:rsidR="00A507D5" w:rsidRPr="003761CE" w:rsidRDefault="00962673" w:rsidP="00C31A09">
          <w:pPr>
            <w:pStyle w:val="Headright"/>
            <w:spacing w:before="120"/>
          </w:pPr>
          <w:r>
            <w:fldChar w:fldCharType="begin"/>
          </w:r>
          <w:r>
            <w:instrText xml:space="preserve"> STYLEREF  </w:instrText>
          </w:r>
          <w:r>
            <w:instrText>无编号的标题</w:instrText>
          </w:r>
          <w:r>
            <w:instrText xml:space="preserve">1  \* MERGEFORMAT </w:instrText>
          </w:r>
          <w:r>
            <w:fldChar w:fldCharType="separate"/>
          </w:r>
          <w:r w:rsidR="00A507D5">
            <w:rPr>
              <w:rFonts w:hint="eastAsia"/>
            </w:rPr>
            <w:t>前言</w:t>
          </w:r>
          <w:r>
            <w:fldChar w:fldCharType="end"/>
          </w:r>
          <w:r w:rsidR="00A152A6">
            <mc:AlternateContent>
              <mc:Choice Requires="wpg">
                <w:drawing>
                  <wp:anchor distT="0" distB="0" distL="114300" distR="114300" simplePos="0" relativeHeight="251657728" behindDoc="0" locked="0" layoutInCell="1" allowOverlap="1">
                    <wp:simplePos x="0" y="0"/>
                    <wp:positionH relativeFrom="column">
                      <wp:posOffset>3539490</wp:posOffset>
                    </wp:positionH>
                    <wp:positionV relativeFrom="paragraph">
                      <wp:posOffset>-540385</wp:posOffset>
                    </wp:positionV>
                    <wp:extent cx="257175" cy="10692765"/>
                    <wp:effectExtent l="0" t="2540" r="3810" b="1270"/>
                    <wp:wrapNone/>
                    <wp:docPr id="1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2765"/>
                              <a:chOff x="12867" y="0"/>
                              <a:chExt cx="405" cy="16839"/>
                            </a:xfrm>
                          </wpg:grpSpPr>
                          <wps:wsp>
                            <wps:cNvPr id="13" name="Rectangle 61"/>
                            <wps:cNvSpPr>
                              <a:spLocks noChangeArrowheads="1"/>
                            </wps:cNvSpPr>
                            <wps:spPr bwMode="auto">
                              <a:xfrm>
                                <a:off x="12867" y="0"/>
                                <a:ext cx="405" cy="5928"/>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2"/>
                            <wps:cNvSpPr>
                              <a:spLocks noChangeArrowheads="1"/>
                            </wps:cNvSpPr>
                            <wps:spPr bwMode="auto">
                              <a:xfrm>
                                <a:off x="12867" y="5919"/>
                                <a:ext cx="360" cy="10920"/>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left:0;text-align:left;margin-left:278.7pt;margin-top:-42.55pt;width:20.25pt;height:841.95pt;z-index:251657728" coordorigin="12867" coordsize="405,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">
                    <v:rect id="Rectangle 61" o:spid="_x0000_s1027" style="position:absolute;left:12867;width:405;height:5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Y87r0A&#10;AADbAAAADwAAAGRycy9kb3ducmV2LnhtbERPzQ7BQBC+S7zDZiQuwhYhUpYIkYgbenCcdEdburNN&#10;d1FvbyUSt/ny/c5i1ZhSPKl2hWUFw0EEgji1uuBMQXLe9WcgnEfWWFomBW9ysFq2WwuMtX3xkZ4n&#10;n4kQwi5GBbn3VSylS3My6Aa2Ig7c1dYGfYB1JnWNrxBuSjmKoqk0WHBoyLGiTU7p/fQwCqKpHU0u&#10;zeZ22PbGyTqr9smDrFLdTrOeg/DU+L/4597rMH8M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6Y87r0AAADbAAAADwAAAAAAAAAAAAAAAACYAgAAZHJzL2Rvd25yZXYu&#10;eG1sUEsFBgAAAAAEAAQA9QAAAIIDAAAAAA==&#10;" fillcolor="#339" stroked="f"/>
                    <v:rect id="Rectangle 62" o:spid="_x0000_s1028" style="position:absolute;left:12867;top:5919;width:360;height:10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wr8EA&#10;AADbAAAADwAAAGRycy9kb3ducmV2LnhtbERPTWvCQBC9C/6HZYTedGNRkegqohV6CaVWRG9jdkyC&#10;2dmwu9Xk33cLhd7m8T5nuW5NLR7kfGVZwXiUgCDOra64UHD82g/nIHxA1lhbJgUdeViv+r0lpto+&#10;+ZMeh1CIGMI+RQVlCE0qpc9LMuhHtiGO3M06gyFCV0jt8BnDTS1fk2QmDVYcG0psaFtSfj98GwWX&#10;08xIvJ6zN5+FSnb59GN3nir1Mmg3CxCB2vAv/nO/6zh/Ar+/x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csK/BAAAA2wAAAA8AAAAAAAAAAAAAAAAAmAIAAGRycy9kb3du&#10;cmV2LnhtbFBLBQYAAAAABAAEAPUAAACGAwAAAAA=&#10;" fillcolor="#9c0" stroked="f"/>
                  </v:group>
                </w:pict>
              </mc:Fallback>
            </mc:AlternateContent>
          </w:r>
        </w:p>
      </w:tc>
    </w:tr>
  </w:tbl>
  <w:p w:rsidR="00A507D5" w:rsidRPr="00A33EB7" w:rsidRDefault="00A507D5" w:rsidP="00CF38C1">
    <w:pPr>
      <w:pStyle w:val="a8"/>
      <w:spacing w:before="1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99CC00"/>
      </w:tblBorders>
      <w:tblLook w:val="04A0" w:firstRow="1" w:lastRow="0" w:firstColumn="1" w:lastColumn="0" w:noHBand="0" w:noVBand="1"/>
    </w:tblPr>
    <w:tblGrid>
      <w:gridCol w:w="4820"/>
      <w:gridCol w:w="4819"/>
    </w:tblGrid>
    <w:tr w:rsidR="00A507D5" w:rsidRPr="003761CE" w:rsidTr="000C34FE">
      <w:trPr>
        <w:jc w:val="center"/>
      </w:trPr>
      <w:tc>
        <w:tcPr>
          <w:tcW w:w="4927" w:type="dxa"/>
          <w:shd w:val="clear" w:color="auto" w:fill="auto"/>
          <w:vAlign w:val="bottom"/>
        </w:tcPr>
        <w:p w:rsidR="00A507D5" w:rsidRPr="003761CE" w:rsidRDefault="00A507D5" w:rsidP="00C31A09">
          <w:pPr>
            <w:pStyle w:val="Headleft"/>
            <w:spacing w:before="120"/>
          </w:pPr>
          <w:r w:rsidRPr="00424E16">
            <w:rPr>
              <w:rFonts w:hint="eastAsia"/>
            </w:rPr>
            <w:t>升级指导书</w:t>
          </w:r>
        </w:p>
      </w:tc>
      <w:tc>
        <w:tcPr>
          <w:tcW w:w="4927" w:type="dxa"/>
          <w:shd w:val="clear" w:color="auto" w:fill="auto"/>
          <w:vAlign w:val="bottom"/>
        </w:tcPr>
        <w:p w:rsidR="00A507D5" w:rsidRPr="003761CE" w:rsidRDefault="00962673" w:rsidP="00C31A09">
          <w:pPr>
            <w:pStyle w:val="Headright"/>
            <w:spacing w:before="120"/>
          </w:pPr>
          <w:r>
            <w:fldChar w:fldCharType="begin"/>
          </w:r>
          <w:r>
            <w:instrText xml:space="preserve"> STYLEREF  "</w:instrText>
          </w:r>
          <w:r>
            <w:instrText>标题</w:instrText>
          </w:r>
          <w:r>
            <w:instrText xml:space="preserve"> 1,heading 1"  \* MERGEFORMAT </w:instrText>
          </w:r>
          <w:r>
            <w:fldChar w:fldCharType="separate"/>
          </w:r>
          <w:r w:rsidR="00EF734C">
            <w:rPr>
              <w:rFonts w:hint="eastAsia"/>
            </w:rPr>
            <w:t>TD350/TD360</w:t>
          </w:r>
          <w:r w:rsidR="00EF734C">
            <w:rPr>
              <w:rFonts w:hint="eastAsia"/>
            </w:rPr>
            <w:t>升级指导</w:t>
          </w:r>
          <w:r>
            <w:fldChar w:fldCharType="end"/>
          </w:r>
        </w:p>
      </w:tc>
    </w:tr>
  </w:tbl>
  <w:p w:rsidR="00A507D5" w:rsidRPr="00A33EB7" w:rsidRDefault="00A507D5" w:rsidP="00CF38C1">
    <w:pPr>
      <w:pStyle w:val="a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7DC"/>
    <w:multiLevelType w:val="multilevel"/>
    <w:tmpl w:val="1B54DDD2"/>
    <w:styleLink w:val="111111"/>
    <w:lvl w:ilvl="0">
      <w:start w:val="1"/>
      <w:numFmt w:val="decimal"/>
      <w:suff w:val="space"/>
      <w:lvlText w:val="%1."/>
      <w:lvlJc w:val="left"/>
      <w:pPr>
        <w:ind w:left="0" w:firstLine="0"/>
      </w:pPr>
      <w:rPr>
        <w:rFonts w:ascii="Arial" w:eastAsia="宋体" w:hAnsi="Arial" w:hint="default"/>
        <w:b/>
        <w:i w:val="0"/>
        <w:color w:val="333399"/>
        <w:sz w:val="44"/>
      </w:rPr>
    </w:lvl>
    <w:lvl w:ilvl="1">
      <w:start w:val="1"/>
      <w:numFmt w:val="decimal"/>
      <w:suff w:val="space"/>
      <w:lvlText w:val="%1.%2"/>
      <w:lvlJc w:val="left"/>
      <w:pPr>
        <w:ind w:left="0" w:firstLine="0"/>
      </w:pPr>
      <w:rPr>
        <w:rFonts w:ascii="Arial" w:eastAsia="宋体" w:hAnsi="Arial" w:hint="default"/>
        <w:b/>
        <w:i w:val="0"/>
        <w:color w:val="333399"/>
        <w:sz w:val="36"/>
      </w:rPr>
    </w:lvl>
    <w:lvl w:ilvl="2">
      <w:start w:val="1"/>
      <w:numFmt w:val="decimal"/>
      <w:suff w:val="space"/>
      <w:lvlText w:val="%1.%2.%3"/>
      <w:lvlJc w:val="left"/>
      <w:pPr>
        <w:ind w:left="0" w:firstLine="0"/>
      </w:pPr>
      <w:rPr>
        <w:rFonts w:ascii="Arial" w:eastAsia="宋体" w:hAnsi="Arial" w:hint="default"/>
        <w:b/>
        <w:i w:val="0"/>
        <w:color w:val="333399"/>
        <w:sz w:val="32"/>
      </w:rPr>
    </w:lvl>
    <w:lvl w:ilvl="3">
      <w:start w:val="1"/>
      <w:numFmt w:val="none"/>
      <w:suff w:val="nothing"/>
      <w:lvlText w:val=""/>
      <w:lvlJc w:val="left"/>
      <w:pPr>
        <w:ind w:left="0" w:firstLine="0"/>
      </w:pPr>
      <w:rPr>
        <w:rFonts w:hint="eastAsia"/>
      </w:rPr>
    </w:lvl>
    <w:lvl w:ilvl="4">
      <w:start w:val="1"/>
      <w:numFmt w:val="decimal"/>
      <w:lvlText w:val="步骤 %5"/>
      <w:lvlJc w:val="left"/>
      <w:pPr>
        <w:tabs>
          <w:tab w:val="num" w:pos="0"/>
        </w:tabs>
        <w:ind w:left="800" w:hanging="800"/>
      </w:pPr>
      <w:rPr>
        <w:rFonts w:ascii="Arial" w:eastAsia="黑体" w:hAnsi="Arial" w:hint="default"/>
        <w:color w:val="auto"/>
        <w:sz w:val="21"/>
      </w:rPr>
    </w:lvl>
    <w:lvl w:ilvl="5">
      <w:start w:val="1"/>
      <w:numFmt w:val="none"/>
      <w:lvlText w:val=""/>
      <w:lvlJc w:val="left"/>
      <w:pPr>
        <w:tabs>
          <w:tab w:val="num" w:pos="0"/>
        </w:tabs>
        <w:ind w:left="0" w:firstLine="0"/>
      </w:pPr>
      <w:rPr>
        <w:rFonts w:ascii="Arial" w:eastAsia="宋体" w:hAnsi="Arial" w:hint="default"/>
        <w:color w:val="auto"/>
        <w:sz w:val="21"/>
      </w:rPr>
    </w:lvl>
    <w:lvl w:ilvl="6">
      <w:start w:val="1"/>
      <w:numFmt w:val="decimal"/>
      <w:lvlText w:val="%1.%2.%3.%4.%5.%6.%7."/>
      <w:lvlJc w:val="left"/>
      <w:pPr>
        <w:tabs>
          <w:tab w:val="num" w:pos="1276"/>
        </w:tabs>
        <w:ind w:left="1276" w:hanging="1276"/>
      </w:pPr>
      <w:rPr>
        <w:rFonts w:hint="eastAsia"/>
      </w:rPr>
    </w:lvl>
    <w:lvl w:ilvl="7">
      <w:start w:val="1"/>
      <w:numFmt w:val="decimal"/>
      <w:lvlText w:val="%8."/>
      <w:lvlJc w:val="left"/>
      <w:pPr>
        <w:tabs>
          <w:tab w:val="num" w:pos="0"/>
        </w:tabs>
        <w:ind w:left="1100" w:hanging="301"/>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14041B02"/>
    <w:multiLevelType w:val="hybridMultilevel"/>
    <w:tmpl w:val="059C9D74"/>
    <w:lvl w:ilvl="0" w:tplc="5D501E7E">
      <w:start w:val="1"/>
      <w:numFmt w:val="decimal"/>
      <w:pStyle w:val="3"/>
      <w:lvlText w:val="表6-%1"/>
      <w:lvlJc w:val="left"/>
      <w:pPr>
        <w:tabs>
          <w:tab w:val="num" w:pos="1967"/>
        </w:tabs>
        <w:ind w:left="1967" w:hanging="420"/>
      </w:pPr>
      <w:rPr>
        <w:rFonts w:ascii="Arial" w:eastAsia="宋体" w:hAnsi="Arial" w:hint="default"/>
        <w:b/>
        <w:i w:val="0"/>
        <w:color w:val="000000"/>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1D224A78"/>
    <w:multiLevelType w:val="hybridMultilevel"/>
    <w:tmpl w:val="6C380906"/>
    <w:lvl w:ilvl="0" w:tplc="FFFFFFFF">
      <w:start w:val="1"/>
      <w:numFmt w:val="decimal"/>
      <w:pStyle w:val="4"/>
      <w:lvlText w:val="图3-%1"/>
      <w:lvlJc w:val="left"/>
      <w:pPr>
        <w:tabs>
          <w:tab w:val="num" w:pos="2194"/>
        </w:tabs>
        <w:ind w:left="2307" w:hanging="867"/>
      </w:pPr>
      <w:rPr>
        <w:rFonts w:ascii="Arial" w:eastAsia="宋体" w:hAnsi="Arial" w:hint="default"/>
        <w:b/>
        <w:i w:val="0"/>
        <w:sz w:val="21"/>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nsid w:val="34D21106"/>
    <w:multiLevelType w:val="hybridMultilevel"/>
    <w:tmpl w:val="AE08FE6A"/>
    <w:lvl w:ilvl="0" w:tplc="EE303B9E">
      <w:start w:val="1"/>
      <w:numFmt w:val="bullet"/>
      <w:pStyle w:val="SubTableItemlist"/>
      <w:lvlText w:val=""/>
      <w:lvlJc w:val="left"/>
      <w:pPr>
        <w:tabs>
          <w:tab w:val="num" w:pos="570"/>
        </w:tabs>
        <w:ind w:left="570" w:hanging="420"/>
      </w:pPr>
      <w:rPr>
        <w:rFonts w:ascii="Wingdings" w:hAnsi="Wingdings" w:hint="default"/>
        <w:sz w:val="18"/>
        <w:szCs w:val="18"/>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89457AD"/>
    <w:multiLevelType w:val="hybridMultilevel"/>
    <w:tmpl w:val="0F76A5C4"/>
    <w:lvl w:ilvl="0" w:tplc="FFFFFFFF">
      <w:start w:val="1"/>
      <w:numFmt w:val="bullet"/>
      <w:pStyle w:val="Itemlist"/>
      <w:lvlText w:val=""/>
      <w:lvlJc w:val="left"/>
      <w:pPr>
        <w:ind w:left="1155" w:hanging="420"/>
      </w:pPr>
      <w:rPr>
        <w:rFonts w:ascii="Wingdings" w:hAnsi="Wingdings" w:hint="default"/>
        <w:sz w:val="21"/>
      </w:rPr>
    </w:lvl>
    <w:lvl w:ilvl="1" w:tplc="FFFFFFFF" w:tentative="1">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5">
    <w:nsid w:val="428706EA"/>
    <w:multiLevelType w:val="hybridMultilevel"/>
    <w:tmpl w:val="8FBCB4FA"/>
    <w:lvl w:ilvl="0" w:tplc="95E4E45E">
      <w:start w:val="1"/>
      <w:numFmt w:val="decimal"/>
      <w:pStyle w:val="5"/>
      <w:lvlText w:val="%1)"/>
      <w:lvlJc w:val="left"/>
      <w:pPr>
        <w:tabs>
          <w:tab w:val="num" w:pos="840"/>
        </w:tabs>
        <w:ind w:left="840" w:hanging="420"/>
      </w:pPr>
      <w:rPr>
        <w:rFonts w:hint="default"/>
      </w:rPr>
    </w:lvl>
    <w:lvl w:ilvl="1" w:tplc="26F4B61A">
      <w:start w:val="1"/>
      <w:numFmt w:val="bullet"/>
      <w:lvlText w:val=""/>
      <w:lvlJc w:val="left"/>
      <w:pPr>
        <w:tabs>
          <w:tab w:val="num" w:pos="840"/>
        </w:tabs>
        <w:ind w:left="840" w:hanging="420"/>
      </w:pPr>
      <w:rPr>
        <w:rFonts w:ascii="Wingdings" w:hAnsi="Wingdings" w:hint="default"/>
      </w:rPr>
    </w:lvl>
    <w:lvl w:ilvl="2" w:tplc="26F4B61A">
      <w:start w:val="1"/>
      <w:numFmt w:val="bullet"/>
      <w:lvlText w:val=""/>
      <w:lvlJc w:val="left"/>
      <w:pPr>
        <w:tabs>
          <w:tab w:val="num" w:pos="1260"/>
        </w:tabs>
        <w:ind w:left="1260" w:hanging="420"/>
      </w:pPr>
      <w:rPr>
        <w:rFonts w:ascii="Wingdings" w:hAnsi="Wingdings" w:hint="default"/>
      </w:rPr>
    </w:lvl>
    <w:lvl w:ilvl="3" w:tplc="0409000D">
      <w:start w:val="1"/>
      <w:numFmt w:val="bullet"/>
      <w:lvlText w:val=""/>
      <w:lvlJc w:val="left"/>
      <w:pPr>
        <w:tabs>
          <w:tab w:val="num" w:pos="1680"/>
        </w:tabs>
        <w:ind w:left="1680" w:hanging="420"/>
      </w:pPr>
      <w:rPr>
        <w:rFonts w:ascii="Wingdings" w:hAnsi="Wingding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37D4C8F"/>
    <w:multiLevelType w:val="multilevel"/>
    <w:tmpl w:val="59B6FA0E"/>
    <w:lvl w:ilvl="0">
      <w:start w:val="1"/>
      <w:numFmt w:val="decimal"/>
      <w:pStyle w:val="1"/>
      <w:suff w:val="space"/>
      <w:lvlText w:val="%1."/>
      <w:lvlJc w:val="left"/>
      <w:pPr>
        <w:ind w:left="0" w:firstLine="0"/>
      </w:pPr>
      <w:rPr>
        <w:rFonts w:ascii="Arial" w:eastAsia="宋体" w:hAnsi="Arial" w:hint="default"/>
        <w:b/>
        <w:i w:val="0"/>
        <w:color w:val="333399"/>
        <w:sz w:val="44"/>
      </w:rPr>
    </w:lvl>
    <w:lvl w:ilvl="1">
      <w:start w:val="1"/>
      <w:numFmt w:val="decimal"/>
      <w:pStyle w:val="2"/>
      <w:suff w:val="space"/>
      <w:lvlText w:val="%1.%2"/>
      <w:lvlJc w:val="left"/>
      <w:pPr>
        <w:ind w:left="0" w:firstLine="0"/>
      </w:pPr>
      <w:rPr>
        <w:rFonts w:ascii="Arial" w:eastAsia="宋体" w:hAnsi="Arial" w:hint="default"/>
        <w:b/>
        <w:i w:val="0"/>
        <w:color w:val="333399"/>
        <w:sz w:val="36"/>
      </w:rPr>
    </w:lvl>
    <w:lvl w:ilvl="2">
      <w:start w:val="1"/>
      <w:numFmt w:val="decimal"/>
      <w:pStyle w:val="30"/>
      <w:suff w:val="space"/>
      <w:lvlText w:val="%1.%2.%3"/>
      <w:lvlJc w:val="left"/>
      <w:pPr>
        <w:ind w:left="0" w:firstLine="0"/>
      </w:pPr>
      <w:rPr>
        <w:rFonts w:ascii="Arial" w:eastAsia="宋体" w:hAnsi="Arial" w:hint="default"/>
        <w:b/>
        <w:i w:val="0"/>
        <w:color w:val="333399"/>
        <w:sz w:val="32"/>
      </w:rPr>
    </w:lvl>
    <w:lvl w:ilvl="3">
      <w:start w:val="1"/>
      <w:numFmt w:val="none"/>
      <w:pStyle w:val="40"/>
      <w:suff w:val="nothing"/>
      <w:lvlText w:val=""/>
      <w:lvlJc w:val="left"/>
      <w:pPr>
        <w:ind w:left="0" w:firstLine="0"/>
      </w:pPr>
      <w:rPr>
        <w:rFonts w:hint="eastAsia"/>
      </w:rPr>
    </w:lvl>
    <w:lvl w:ilvl="4">
      <w:start w:val="1"/>
      <w:numFmt w:val="decimal"/>
      <w:pStyle w:val="Step"/>
      <w:lvlText w:val="步骤 %5"/>
      <w:lvlJc w:val="left"/>
      <w:pPr>
        <w:tabs>
          <w:tab w:val="num" w:pos="0"/>
        </w:tabs>
        <w:ind w:left="800" w:hanging="800"/>
      </w:pPr>
      <w:rPr>
        <w:rFonts w:ascii="Arial" w:eastAsia="宋体" w:hAnsi="Arial" w:hint="default"/>
        <w:b/>
        <w:i w:val="0"/>
        <w:color w:val="auto"/>
        <w:sz w:val="21"/>
      </w:rPr>
    </w:lvl>
    <w:lvl w:ilvl="5">
      <w:start w:val="1"/>
      <w:numFmt w:val="upperLetter"/>
      <w:lvlRestart w:val="1"/>
      <w:pStyle w:val="a"/>
      <w:suff w:val="space"/>
      <w:lvlText w:val="%6"/>
      <w:lvlJc w:val="left"/>
      <w:pPr>
        <w:ind w:left="0" w:firstLine="0"/>
      </w:pPr>
      <w:rPr>
        <w:rFonts w:ascii="Arial" w:eastAsia="宋体" w:hAnsi="Arial" w:hint="default"/>
        <w:b/>
        <w:i w:val="0"/>
        <w:color w:val="333399"/>
        <w:sz w:val="44"/>
      </w:rPr>
    </w:lvl>
    <w:lvl w:ilvl="6">
      <w:start w:val="1"/>
      <w:numFmt w:val="decimal"/>
      <w:pStyle w:val="Substepinnote"/>
      <w:lvlText w:val="%7."/>
      <w:lvlJc w:val="left"/>
      <w:pPr>
        <w:tabs>
          <w:tab w:val="num" w:pos="0"/>
        </w:tabs>
        <w:ind w:left="300" w:firstLine="0"/>
      </w:pPr>
      <w:rPr>
        <w:rFonts w:ascii="Arial" w:eastAsia="宋体" w:hAnsi="Arial" w:hint="default"/>
        <w:b w:val="0"/>
        <w:i w:val="0"/>
        <w:color w:val="auto"/>
        <w:sz w:val="21"/>
      </w:rPr>
    </w:lvl>
    <w:lvl w:ilvl="7">
      <w:start w:val="1"/>
      <w:numFmt w:val="decimal"/>
      <w:pStyle w:val="Substep"/>
      <w:lvlText w:val="%8."/>
      <w:lvlJc w:val="left"/>
      <w:pPr>
        <w:tabs>
          <w:tab w:val="num" w:pos="0"/>
        </w:tabs>
        <w:ind w:left="1100" w:hanging="300"/>
      </w:pPr>
      <w:rPr>
        <w:rFonts w:ascii="Arial" w:eastAsia="宋体" w:hAnsi="Arial" w:hint="default"/>
        <w:b w:val="0"/>
        <w:i w:val="0"/>
      </w:rPr>
    </w:lvl>
    <w:lvl w:ilvl="8">
      <w:start w:val="1"/>
      <w:numFmt w:val="lowerLetter"/>
      <w:pStyle w:val="StepinSubstep"/>
      <w:lvlText w:val="%9."/>
      <w:lvlJc w:val="left"/>
      <w:pPr>
        <w:tabs>
          <w:tab w:val="num" w:pos="0"/>
        </w:tabs>
        <w:ind w:left="1400" w:hanging="300"/>
      </w:pPr>
      <w:rPr>
        <w:rFonts w:ascii="Arial" w:eastAsia="宋体" w:hAnsi="Arial" w:cs="Times New Roman" w:hint="default"/>
        <w:b w:val="0"/>
        <w:bCs w:val="0"/>
        <w:i w:val="0"/>
        <w:iCs w:val="0"/>
        <w:caps w:val="0"/>
        <w:smallCaps w:val="0"/>
        <w:strike w:val="0"/>
        <w:dstrike w:val="0"/>
        <w:noProof w:val="0"/>
        <w:snapToGrid w:val="0"/>
        <w:vanish w:val="0"/>
        <w:color w:val="000000"/>
        <w:spacing w:val="0"/>
        <w:w w:val="0"/>
        <w:kern w:val="0"/>
        <w:position w:val="0"/>
        <w:sz w:val="21"/>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4B007102"/>
    <w:multiLevelType w:val="hybridMultilevel"/>
    <w:tmpl w:val="66682516"/>
    <w:lvl w:ilvl="0" w:tplc="04090015">
      <w:start w:val="1"/>
      <w:numFmt w:val="upperLetter"/>
      <w:lvlText w:val="%1."/>
      <w:lvlJc w:val="left"/>
      <w:pPr>
        <w:ind w:left="1259" w:hanging="420"/>
      </w:p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8">
    <w:nsid w:val="51D77930"/>
    <w:multiLevelType w:val="hybridMultilevel"/>
    <w:tmpl w:val="67A0C4B2"/>
    <w:lvl w:ilvl="0" w:tplc="1082CDCA">
      <w:start w:val="1"/>
      <w:numFmt w:val="decimal"/>
      <w:pStyle w:val="a0"/>
      <w:lvlText w:val="图2-%1"/>
      <w:lvlJc w:val="left"/>
      <w:pPr>
        <w:tabs>
          <w:tab w:val="num" w:pos="964"/>
        </w:tabs>
        <w:ind w:left="1077" w:hanging="867"/>
      </w:pPr>
      <w:rPr>
        <w:rFonts w:ascii="Arial" w:eastAsia="宋体" w:hAnsi="Arial" w:hint="default"/>
        <w:b w:val="0"/>
        <w:i w:val="0"/>
        <w:sz w:val="21"/>
      </w:rPr>
    </w:lvl>
    <w:lvl w:ilvl="1" w:tplc="04090019">
      <w:start w:val="1"/>
      <w:numFmt w:val="bullet"/>
      <w:lvlText w:val=""/>
      <w:lvlJc w:val="left"/>
      <w:pPr>
        <w:tabs>
          <w:tab w:val="num" w:pos="840"/>
        </w:tabs>
        <w:ind w:left="840" w:hanging="420"/>
      </w:pPr>
      <w:rPr>
        <w:rFonts w:ascii="Wingdings" w:hAnsi="Wingdings" w:hint="default"/>
        <w:b w:val="0"/>
        <w:i w:val="0"/>
        <w:sz w:val="18"/>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3790EAD"/>
    <w:multiLevelType w:val="hybridMultilevel"/>
    <w:tmpl w:val="9552DD3A"/>
    <w:lvl w:ilvl="0" w:tplc="046E6B1C">
      <w:start w:val="1"/>
      <w:numFmt w:val="decimal"/>
      <w:pStyle w:val="20"/>
      <w:lvlText w:val="表3-%1"/>
      <w:lvlJc w:val="left"/>
      <w:pPr>
        <w:tabs>
          <w:tab w:val="num" w:pos="840"/>
        </w:tabs>
        <w:ind w:left="840" w:hanging="420"/>
      </w:pPr>
      <w:rPr>
        <w:rFonts w:ascii="Arial" w:eastAsia="宋体" w:hAnsi="Arial" w:cs="GulimChe" w:hint="default"/>
        <w:b/>
        <w:bCs w:val="0"/>
        <w:i w:val="0"/>
        <w:iCs w:val="0"/>
        <w:caps w:val="0"/>
        <w:strike w:val="0"/>
        <w:dstrike w:val="0"/>
        <w:vanish w:val="0"/>
        <w:color w:val="000000"/>
        <w:spacing w:val="0"/>
        <w:position w:val="0"/>
        <w:sz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8B26E2F"/>
    <w:multiLevelType w:val="hybridMultilevel"/>
    <w:tmpl w:val="7F543D2C"/>
    <w:lvl w:ilvl="0" w:tplc="011E3A30">
      <w:start w:val="1"/>
      <w:numFmt w:val="bullet"/>
      <w:pStyle w:val="Talbeitemlis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17759F7"/>
    <w:multiLevelType w:val="hybridMultilevel"/>
    <w:tmpl w:val="262A67EE"/>
    <w:lvl w:ilvl="0" w:tplc="FFFFFFFF">
      <w:start w:val="1"/>
      <w:numFmt w:val="decimal"/>
      <w:pStyle w:val="a1"/>
      <w:lvlText w:val="%1."/>
      <w:lvlJc w:val="left"/>
      <w:pPr>
        <w:tabs>
          <w:tab w:val="num" w:pos="600"/>
        </w:tabs>
        <w:ind w:left="600" w:hanging="420"/>
      </w:pPr>
      <w:rPr>
        <w:rFonts w:ascii="Arial" w:eastAsia="宋体" w:hAnsi="Arial" w:hint="default"/>
        <w:b w:val="0"/>
        <w:i w:val="0"/>
        <w:sz w:val="21"/>
      </w:rPr>
    </w:lvl>
    <w:lvl w:ilvl="1" w:tplc="FFFFFFFF">
      <w:start w:val="1"/>
      <w:numFmt w:val="decimal"/>
      <w:lvlText w:val="图3-%2"/>
      <w:lvlJc w:val="left"/>
      <w:pPr>
        <w:tabs>
          <w:tab w:val="num" w:pos="1134"/>
        </w:tabs>
        <w:ind w:left="1259" w:hanging="839"/>
      </w:pPr>
      <w:rPr>
        <w:rFonts w:ascii="Arial" w:eastAsia="宋体" w:hAnsi="Arial" w:hint="default"/>
        <w:color w:val="000000"/>
        <w:sz w:val="21"/>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nsid w:val="64932E14"/>
    <w:multiLevelType w:val="hybridMultilevel"/>
    <w:tmpl w:val="AADA09B6"/>
    <w:lvl w:ilvl="0" w:tplc="046048C6">
      <w:start w:val="1"/>
      <w:numFmt w:val="bullet"/>
      <w:pStyle w:val="SubItemList"/>
      <w:lvlText w:val=""/>
      <w:lvlJc w:val="left"/>
      <w:pPr>
        <w:ind w:left="2688" w:hanging="420"/>
      </w:pPr>
      <w:rPr>
        <w:rFonts w:ascii="Wingdings" w:hAnsi="Wingdings" w:hint="default"/>
        <w:sz w:val="15"/>
      </w:rPr>
    </w:lvl>
    <w:lvl w:ilvl="1" w:tplc="04090019" w:tentative="1">
      <w:start w:val="1"/>
      <w:numFmt w:val="bullet"/>
      <w:lvlText w:val=""/>
      <w:lvlJc w:val="left"/>
      <w:pPr>
        <w:ind w:left="2966" w:hanging="420"/>
      </w:pPr>
      <w:rPr>
        <w:rFonts w:ascii="Wingdings" w:hAnsi="Wingdings" w:hint="default"/>
      </w:rPr>
    </w:lvl>
    <w:lvl w:ilvl="2" w:tplc="0409001B" w:tentative="1">
      <w:start w:val="1"/>
      <w:numFmt w:val="bullet"/>
      <w:lvlText w:val=""/>
      <w:lvlJc w:val="left"/>
      <w:pPr>
        <w:ind w:left="3386" w:hanging="420"/>
      </w:pPr>
      <w:rPr>
        <w:rFonts w:ascii="Wingdings" w:hAnsi="Wingdings" w:hint="default"/>
      </w:rPr>
    </w:lvl>
    <w:lvl w:ilvl="3" w:tplc="0409000F" w:tentative="1">
      <w:start w:val="1"/>
      <w:numFmt w:val="bullet"/>
      <w:lvlText w:val=""/>
      <w:lvlJc w:val="left"/>
      <w:pPr>
        <w:ind w:left="3806" w:hanging="420"/>
      </w:pPr>
      <w:rPr>
        <w:rFonts w:ascii="Wingdings" w:hAnsi="Wingdings" w:hint="default"/>
      </w:rPr>
    </w:lvl>
    <w:lvl w:ilvl="4" w:tplc="04090019" w:tentative="1">
      <w:start w:val="1"/>
      <w:numFmt w:val="bullet"/>
      <w:lvlText w:val=""/>
      <w:lvlJc w:val="left"/>
      <w:pPr>
        <w:ind w:left="4226" w:hanging="420"/>
      </w:pPr>
      <w:rPr>
        <w:rFonts w:ascii="Wingdings" w:hAnsi="Wingdings" w:hint="default"/>
      </w:rPr>
    </w:lvl>
    <w:lvl w:ilvl="5" w:tplc="0409001B" w:tentative="1">
      <w:start w:val="1"/>
      <w:numFmt w:val="bullet"/>
      <w:lvlText w:val=""/>
      <w:lvlJc w:val="left"/>
      <w:pPr>
        <w:ind w:left="4646" w:hanging="420"/>
      </w:pPr>
      <w:rPr>
        <w:rFonts w:ascii="Wingdings" w:hAnsi="Wingdings" w:hint="default"/>
      </w:rPr>
    </w:lvl>
    <w:lvl w:ilvl="6" w:tplc="0409000F" w:tentative="1">
      <w:start w:val="1"/>
      <w:numFmt w:val="bullet"/>
      <w:lvlText w:val=""/>
      <w:lvlJc w:val="left"/>
      <w:pPr>
        <w:ind w:left="5066" w:hanging="420"/>
      </w:pPr>
      <w:rPr>
        <w:rFonts w:ascii="Wingdings" w:hAnsi="Wingdings" w:hint="default"/>
      </w:rPr>
    </w:lvl>
    <w:lvl w:ilvl="7" w:tplc="04090019" w:tentative="1">
      <w:start w:val="1"/>
      <w:numFmt w:val="bullet"/>
      <w:lvlText w:val=""/>
      <w:lvlJc w:val="left"/>
      <w:pPr>
        <w:ind w:left="5486" w:hanging="420"/>
      </w:pPr>
      <w:rPr>
        <w:rFonts w:ascii="Wingdings" w:hAnsi="Wingdings" w:hint="default"/>
      </w:rPr>
    </w:lvl>
    <w:lvl w:ilvl="8" w:tplc="0409001B" w:tentative="1">
      <w:start w:val="1"/>
      <w:numFmt w:val="bullet"/>
      <w:lvlText w:val=""/>
      <w:lvlJc w:val="left"/>
      <w:pPr>
        <w:ind w:left="5906" w:hanging="420"/>
      </w:pPr>
      <w:rPr>
        <w:rFonts w:ascii="Wingdings" w:hAnsi="Wingdings" w:hint="default"/>
      </w:rPr>
    </w:lvl>
  </w:abstractNum>
  <w:abstractNum w:abstractNumId="13">
    <w:nsid w:val="65B35922"/>
    <w:multiLevelType w:val="hybridMultilevel"/>
    <w:tmpl w:val="76B0E38A"/>
    <w:lvl w:ilvl="0" w:tplc="CCBE47CE">
      <w:start w:val="1"/>
      <w:numFmt w:val="decimal"/>
      <w:pStyle w:val="10"/>
      <w:lvlText w:val="表1-%1"/>
      <w:lvlJc w:val="left"/>
      <w:pPr>
        <w:tabs>
          <w:tab w:val="num" w:pos="1050"/>
        </w:tabs>
        <w:ind w:left="1050" w:hanging="420"/>
      </w:pPr>
      <w:rPr>
        <w:rFonts w:ascii="Arial" w:eastAsia="宋体" w:hAnsi="Arial" w:cs="Times New Roman" w:hint="default"/>
        <w:b/>
        <w:bCs w:val="0"/>
        <w:i w:val="0"/>
        <w:iCs w:val="0"/>
        <w:caps w:val="0"/>
        <w:strike w:val="0"/>
        <w:dstrike w:val="0"/>
        <w:vanish w:val="0"/>
        <w:color w:val="000000"/>
        <w:spacing w:val="0"/>
        <w:position w:val="0"/>
        <w:sz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66C42E83"/>
    <w:multiLevelType w:val="hybridMultilevel"/>
    <w:tmpl w:val="EDDEF14C"/>
    <w:lvl w:ilvl="0" w:tplc="B5389BD6">
      <w:start w:val="1"/>
      <w:numFmt w:val="bullet"/>
      <w:pStyle w:val="Itemlistinnote"/>
      <w:lvlText w:val=""/>
      <w:lvlJc w:val="left"/>
      <w:pPr>
        <w:tabs>
          <w:tab w:val="num" w:pos="0"/>
        </w:tabs>
        <w:ind w:left="315" w:firstLine="840"/>
      </w:pPr>
      <w:rPr>
        <w:rFonts w:ascii="Wingdings" w:hAnsi="Wingdings" w:hint="default"/>
        <w:sz w:val="15"/>
      </w:rPr>
    </w:lvl>
    <w:lvl w:ilvl="1" w:tplc="3D58C162" w:tentative="1">
      <w:start w:val="1"/>
      <w:numFmt w:val="bullet"/>
      <w:lvlText w:val=""/>
      <w:lvlJc w:val="left"/>
      <w:pPr>
        <w:ind w:left="2205" w:hanging="420"/>
      </w:pPr>
      <w:rPr>
        <w:rFonts w:ascii="Wingdings" w:hAnsi="Wingdings" w:hint="default"/>
      </w:rPr>
    </w:lvl>
    <w:lvl w:ilvl="2" w:tplc="81806FAE" w:tentative="1">
      <w:start w:val="1"/>
      <w:numFmt w:val="bullet"/>
      <w:lvlText w:val=""/>
      <w:lvlJc w:val="left"/>
      <w:pPr>
        <w:ind w:left="2625" w:hanging="420"/>
      </w:pPr>
      <w:rPr>
        <w:rFonts w:ascii="Wingdings" w:hAnsi="Wingdings" w:hint="default"/>
      </w:rPr>
    </w:lvl>
    <w:lvl w:ilvl="3" w:tplc="C64AC116" w:tentative="1">
      <w:start w:val="1"/>
      <w:numFmt w:val="bullet"/>
      <w:lvlText w:val=""/>
      <w:lvlJc w:val="left"/>
      <w:pPr>
        <w:ind w:left="3045" w:hanging="420"/>
      </w:pPr>
      <w:rPr>
        <w:rFonts w:ascii="Wingdings" w:hAnsi="Wingdings" w:hint="default"/>
      </w:rPr>
    </w:lvl>
    <w:lvl w:ilvl="4" w:tplc="0E3422CA" w:tentative="1">
      <w:start w:val="1"/>
      <w:numFmt w:val="bullet"/>
      <w:lvlText w:val=""/>
      <w:lvlJc w:val="left"/>
      <w:pPr>
        <w:ind w:left="3465" w:hanging="420"/>
      </w:pPr>
      <w:rPr>
        <w:rFonts w:ascii="Wingdings" w:hAnsi="Wingdings" w:hint="default"/>
      </w:rPr>
    </w:lvl>
    <w:lvl w:ilvl="5" w:tplc="04D25F62" w:tentative="1">
      <w:start w:val="1"/>
      <w:numFmt w:val="bullet"/>
      <w:lvlText w:val=""/>
      <w:lvlJc w:val="left"/>
      <w:pPr>
        <w:ind w:left="3885" w:hanging="420"/>
      </w:pPr>
      <w:rPr>
        <w:rFonts w:ascii="Wingdings" w:hAnsi="Wingdings" w:hint="default"/>
      </w:rPr>
    </w:lvl>
    <w:lvl w:ilvl="6" w:tplc="93ACB432" w:tentative="1">
      <w:start w:val="1"/>
      <w:numFmt w:val="bullet"/>
      <w:lvlText w:val=""/>
      <w:lvlJc w:val="left"/>
      <w:pPr>
        <w:ind w:left="4305" w:hanging="420"/>
      </w:pPr>
      <w:rPr>
        <w:rFonts w:ascii="Wingdings" w:hAnsi="Wingdings" w:hint="default"/>
      </w:rPr>
    </w:lvl>
    <w:lvl w:ilvl="7" w:tplc="54E09C62" w:tentative="1">
      <w:start w:val="1"/>
      <w:numFmt w:val="bullet"/>
      <w:lvlText w:val=""/>
      <w:lvlJc w:val="left"/>
      <w:pPr>
        <w:ind w:left="4725" w:hanging="420"/>
      </w:pPr>
      <w:rPr>
        <w:rFonts w:ascii="Wingdings" w:hAnsi="Wingdings" w:hint="default"/>
      </w:rPr>
    </w:lvl>
    <w:lvl w:ilvl="8" w:tplc="F336FF1A" w:tentative="1">
      <w:start w:val="1"/>
      <w:numFmt w:val="bullet"/>
      <w:lvlText w:val=""/>
      <w:lvlJc w:val="left"/>
      <w:pPr>
        <w:ind w:left="5145" w:hanging="420"/>
      </w:pPr>
      <w:rPr>
        <w:rFonts w:ascii="Wingdings" w:hAnsi="Wingdings" w:hint="default"/>
      </w:rPr>
    </w:lvl>
  </w:abstractNum>
  <w:abstractNum w:abstractNumId="15">
    <w:nsid w:val="68B23978"/>
    <w:multiLevelType w:val="hybridMultilevel"/>
    <w:tmpl w:val="FDD45882"/>
    <w:lvl w:ilvl="0" w:tplc="0F92A5B6">
      <w:start w:val="1"/>
      <w:numFmt w:val="upperLetter"/>
      <w:pStyle w:val="6"/>
      <w:lvlText w:val="%1."/>
      <w:lvlJc w:val="left"/>
      <w:pPr>
        <w:tabs>
          <w:tab w:val="num" w:pos="915"/>
        </w:tabs>
        <w:ind w:left="915" w:hanging="420"/>
      </w:pPr>
      <w:rPr>
        <w:rFonts w:ascii="Arial" w:eastAsia="宋体" w:hAnsi="Arial" w:hint="default"/>
        <w:b/>
        <w:i w:val="0"/>
        <w:color w:val="000000"/>
        <w:sz w:val="3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1"/>
  </w:num>
  <w:num w:numId="3">
    <w:abstractNumId w:val="15"/>
  </w:num>
  <w:num w:numId="4">
    <w:abstractNumId w:val="13"/>
  </w:num>
  <w:num w:numId="5">
    <w:abstractNumId w:val="9"/>
  </w:num>
  <w:num w:numId="6">
    <w:abstractNumId w:val="1"/>
  </w:num>
  <w:num w:numId="7">
    <w:abstractNumId w:val="2"/>
  </w:num>
  <w:num w:numId="8">
    <w:abstractNumId w:val="12"/>
  </w:num>
  <w:num w:numId="9">
    <w:abstractNumId w:val="4"/>
  </w:num>
  <w:num w:numId="10">
    <w:abstractNumId w:val="0"/>
  </w:num>
  <w:num w:numId="11">
    <w:abstractNumId w:val="14"/>
  </w:num>
  <w:num w:numId="12">
    <w:abstractNumId w:val="3"/>
  </w:num>
  <w:num w:numId="13">
    <w:abstractNumId w:val="10"/>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
  </w:num>
  <w:num w:numId="2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339,#99fe00,#9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97B"/>
    <w:rsid w:val="00002411"/>
    <w:rsid w:val="00002559"/>
    <w:rsid w:val="00002855"/>
    <w:rsid w:val="00003448"/>
    <w:rsid w:val="00003C53"/>
    <w:rsid w:val="000041D9"/>
    <w:rsid w:val="00004828"/>
    <w:rsid w:val="0000482B"/>
    <w:rsid w:val="00004BD4"/>
    <w:rsid w:val="00004C06"/>
    <w:rsid w:val="00004C29"/>
    <w:rsid w:val="00005038"/>
    <w:rsid w:val="000055DC"/>
    <w:rsid w:val="00006595"/>
    <w:rsid w:val="000078CA"/>
    <w:rsid w:val="00010210"/>
    <w:rsid w:val="00010B62"/>
    <w:rsid w:val="000110E4"/>
    <w:rsid w:val="000112B9"/>
    <w:rsid w:val="000115C0"/>
    <w:rsid w:val="00011A87"/>
    <w:rsid w:val="00011C06"/>
    <w:rsid w:val="00011F97"/>
    <w:rsid w:val="0001239E"/>
    <w:rsid w:val="0001264A"/>
    <w:rsid w:val="00012686"/>
    <w:rsid w:val="0001271F"/>
    <w:rsid w:val="00012854"/>
    <w:rsid w:val="00012E99"/>
    <w:rsid w:val="000136BE"/>
    <w:rsid w:val="00013D34"/>
    <w:rsid w:val="00013E36"/>
    <w:rsid w:val="00014588"/>
    <w:rsid w:val="00014B47"/>
    <w:rsid w:val="00014D18"/>
    <w:rsid w:val="00014D5E"/>
    <w:rsid w:val="00014F19"/>
    <w:rsid w:val="0001545D"/>
    <w:rsid w:val="00015E66"/>
    <w:rsid w:val="00016107"/>
    <w:rsid w:val="00016378"/>
    <w:rsid w:val="00016858"/>
    <w:rsid w:val="00016F50"/>
    <w:rsid w:val="0001755D"/>
    <w:rsid w:val="00017658"/>
    <w:rsid w:val="000176EB"/>
    <w:rsid w:val="0001786F"/>
    <w:rsid w:val="0002000C"/>
    <w:rsid w:val="0002068C"/>
    <w:rsid w:val="00020768"/>
    <w:rsid w:val="000208F0"/>
    <w:rsid w:val="0002161B"/>
    <w:rsid w:val="000216E2"/>
    <w:rsid w:val="000217F5"/>
    <w:rsid w:val="00021AD1"/>
    <w:rsid w:val="00021E1E"/>
    <w:rsid w:val="00022842"/>
    <w:rsid w:val="00022848"/>
    <w:rsid w:val="00022B95"/>
    <w:rsid w:val="000230DF"/>
    <w:rsid w:val="00023340"/>
    <w:rsid w:val="00023588"/>
    <w:rsid w:val="00023882"/>
    <w:rsid w:val="000238EF"/>
    <w:rsid w:val="00023995"/>
    <w:rsid w:val="00023B16"/>
    <w:rsid w:val="00023F33"/>
    <w:rsid w:val="00024120"/>
    <w:rsid w:val="000242C6"/>
    <w:rsid w:val="000242CB"/>
    <w:rsid w:val="00025552"/>
    <w:rsid w:val="00025E57"/>
    <w:rsid w:val="0002646B"/>
    <w:rsid w:val="00026CB7"/>
    <w:rsid w:val="00026D6E"/>
    <w:rsid w:val="00027E6D"/>
    <w:rsid w:val="00030238"/>
    <w:rsid w:val="0003049B"/>
    <w:rsid w:val="00030549"/>
    <w:rsid w:val="00030574"/>
    <w:rsid w:val="00030A13"/>
    <w:rsid w:val="00030BF8"/>
    <w:rsid w:val="00031451"/>
    <w:rsid w:val="00031781"/>
    <w:rsid w:val="000318A2"/>
    <w:rsid w:val="00032424"/>
    <w:rsid w:val="000337FF"/>
    <w:rsid w:val="000338E2"/>
    <w:rsid w:val="00033BA4"/>
    <w:rsid w:val="00033C45"/>
    <w:rsid w:val="00034A67"/>
    <w:rsid w:val="00034D64"/>
    <w:rsid w:val="0003548F"/>
    <w:rsid w:val="000354D4"/>
    <w:rsid w:val="000354E2"/>
    <w:rsid w:val="00035BA7"/>
    <w:rsid w:val="00035C42"/>
    <w:rsid w:val="00035D96"/>
    <w:rsid w:val="00036CB4"/>
    <w:rsid w:val="00036D15"/>
    <w:rsid w:val="0003703C"/>
    <w:rsid w:val="00037F4B"/>
    <w:rsid w:val="0004003C"/>
    <w:rsid w:val="00040943"/>
    <w:rsid w:val="00040BF5"/>
    <w:rsid w:val="0004143A"/>
    <w:rsid w:val="00041559"/>
    <w:rsid w:val="00041A35"/>
    <w:rsid w:val="00043149"/>
    <w:rsid w:val="00043298"/>
    <w:rsid w:val="000437D2"/>
    <w:rsid w:val="00043E93"/>
    <w:rsid w:val="00044088"/>
    <w:rsid w:val="0004436A"/>
    <w:rsid w:val="00044677"/>
    <w:rsid w:val="00044E9E"/>
    <w:rsid w:val="000450AF"/>
    <w:rsid w:val="000450FC"/>
    <w:rsid w:val="0004584A"/>
    <w:rsid w:val="00045A93"/>
    <w:rsid w:val="00045ABA"/>
    <w:rsid w:val="000466CF"/>
    <w:rsid w:val="00046857"/>
    <w:rsid w:val="00046B88"/>
    <w:rsid w:val="00046CDD"/>
    <w:rsid w:val="0004701C"/>
    <w:rsid w:val="0004723D"/>
    <w:rsid w:val="00047817"/>
    <w:rsid w:val="000478AD"/>
    <w:rsid w:val="00047B9F"/>
    <w:rsid w:val="00047FAC"/>
    <w:rsid w:val="0005029B"/>
    <w:rsid w:val="000504C4"/>
    <w:rsid w:val="0005098D"/>
    <w:rsid w:val="00050BAD"/>
    <w:rsid w:val="0005125B"/>
    <w:rsid w:val="00051681"/>
    <w:rsid w:val="00051B5C"/>
    <w:rsid w:val="00052625"/>
    <w:rsid w:val="00052692"/>
    <w:rsid w:val="00052F5C"/>
    <w:rsid w:val="00053227"/>
    <w:rsid w:val="0005339A"/>
    <w:rsid w:val="000536D8"/>
    <w:rsid w:val="000544A1"/>
    <w:rsid w:val="000549C5"/>
    <w:rsid w:val="00055A64"/>
    <w:rsid w:val="00055D4F"/>
    <w:rsid w:val="00057F1E"/>
    <w:rsid w:val="0006058C"/>
    <w:rsid w:val="0006063F"/>
    <w:rsid w:val="00060AFE"/>
    <w:rsid w:val="00060B0D"/>
    <w:rsid w:val="00060FA2"/>
    <w:rsid w:val="000611C4"/>
    <w:rsid w:val="000612AB"/>
    <w:rsid w:val="00061383"/>
    <w:rsid w:val="00061625"/>
    <w:rsid w:val="0006209B"/>
    <w:rsid w:val="00062C99"/>
    <w:rsid w:val="0006409A"/>
    <w:rsid w:val="000640A1"/>
    <w:rsid w:val="00065730"/>
    <w:rsid w:val="00066029"/>
    <w:rsid w:val="00066316"/>
    <w:rsid w:val="00066885"/>
    <w:rsid w:val="00066CD5"/>
    <w:rsid w:val="00067633"/>
    <w:rsid w:val="00067A1F"/>
    <w:rsid w:val="00067B76"/>
    <w:rsid w:val="00067C1D"/>
    <w:rsid w:val="00070BB8"/>
    <w:rsid w:val="000714FC"/>
    <w:rsid w:val="000717E1"/>
    <w:rsid w:val="00071901"/>
    <w:rsid w:val="00071E1D"/>
    <w:rsid w:val="00072BD0"/>
    <w:rsid w:val="00073079"/>
    <w:rsid w:val="0007308D"/>
    <w:rsid w:val="000731DD"/>
    <w:rsid w:val="00073C37"/>
    <w:rsid w:val="00074A12"/>
    <w:rsid w:val="0007547D"/>
    <w:rsid w:val="000755F1"/>
    <w:rsid w:val="000757E2"/>
    <w:rsid w:val="00075806"/>
    <w:rsid w:val="000762E6"/>
    <w:rsid w:val="00076DA0"/>
    <w:rsid w:val="000773AC"/>
    <w:rsid w:val="00077836"/>
    <w:rsid w:val="00077F87"/>
    <w:rsid w:val="000807DD"/>
    <w:rsid w:val="00082156"/>
    <w:rsid w:val="000821A4"/>
    <w:rsid w:val="0008225C"/>
    <w:rsid w:val="00082660"/>
    <w:rsid w:val="000829CF"/>
    <w:rsid w:val="00082A36"/>
    <w:rsid w:val="00082E51"/>
    <w:rsid w:val="000838DE"/>
    <w:rsid w:val="00083F52"/>
    <w:rsid w:val="00084140"/>
    <w:rsid w:val="00084B4F"/>
    <w:rsid w:val="00084E3D"/>
    <w:rsid w:val="00085BE2"/>
    <w:rsid w:val="00085D8E"/>
    <w:rsid w:val="0008619A"/>
    <w:rsid w:val="0008635A"/>
    <w:rsid w:val="00086512"/>
    <w:rsid w:val="00086530"/>
    <w:rsid w:val="000867D2"/>
    <w:rsid w:val="00086A8D"/>
    <w:rsid w:val="000900D0"/>
    <w:rsid w:val="000910D6"/>
    <w:rsid w:val="00091197"/>
    <w:rsid w:val="000914FC"/>
    <w:rsid w:val="0009225E"/>
    <w:rsid w:val="00092EAF"/>
    <w:rsid w:val="0009302E"/>
    <w:rsid w:val="00093933"/>
    <w:rsid w:val="00093BB3"/>
    <w:rsid w:val="000943C8"/>
    <w:rsid w:val="000947FF"/>
    <w:rsid w:val="00094F7F"/>
    <w:rsid w:val="00095246"/>
    <w:rsid w:val="000954C5"/>
    <w:rsid w:val="0009577D"/>
    <w:rsid w:val="00095B48"/>
    <w:rsid w:val="00095BEF"/>
    <w:rsid w:val="00096BD3"/>
    <w:rsid w:val="00097B0F"/>
    <w:rsid w:val="00097BAC"/>
    <w:rsid w:val="00097E88"/>
    <w:rsid w:val="000A006A"/>
    <w:rsid w:val="000A0968"/>
    <w:rsid w:val="000A100F"/>
    <w:rsid w:val="000A13A6"/>
    <w:rsid w:val="000A25E6"/>
    <w:rsid w:val="000A35A6"/>
    <w:rsid w:val="000A3A4F"/>
    <w:rsid w:val="000A3ECA"/>
    <w:rsid w:val="000A4231"/>
    <w:rsid w:val="000A5351"/>
    <w:rsid w:val="000A55C2"/>
    <w:rsid w:val="000A599E"/>
    <w:rsid w:val="000A5FAE"/>
    <w:rsid w:val="000A63AE"/>
    <w:rsid w:val="000A687D"/>
    <w:rsid w:val="000A6A1F"/>
    <w:rsid w:val="000A6A56"/>
    <w:rsid w:val="000A6EB4"/>
    <w:rsid w:val="000A70B9"/>
    <w:rsid w:val="000A7FDA"/>
    <w:rsid w:val="000B101F"/>
    <w:rsid w:val="000B16EE"/>
    <w:rsid w:val="000B174A"/>
    <w:rsid w:val="000B1DA0"/>
    <w:rsid w:val="000B22A0"/>
    <w:rsid w:val="000B23EA"/>
    <w:rsid w:val="000B281B"/>
    <w:rsid w:val="000B2C65"/>
    <w:rsid w:val="000B366F"/>
    <w:rsid w:val="000B379F"/>
    <w:rsid w:val="000B37D9"/>
    <w:rsid w:val="000B4361"/>
    <w:rsid w:val="000B4B7D"/>
    <w:rsid w:val="000B4C2F"/>
    <w:rsid w:val="000B4C40"/>
    <w:rsid w:val="000B4E80"/>
    <w:rsid w:val="000B5A0F"/>
    <w:rsid w:val="000B5C41"/>
    <w:rsid w:val="000B6525"/>
    <w:rsid w:val="000B660C"/>
    <w:rsid w:val="000B67DC"/>
    <w:rsid w:val="000B7F1F"/>
    <w:rsid w:val="000C02CD"/>
    <w:rsid w:val="000C0683"/>
    <w:rsid w:val="000C0932"/>
    <w:rsid w:val="000C1020"/>
    <w:rsid w:val="000C1109"/>
    <w:rsid w:val="000C1450"/>
    <w:rsid w:val="000C179B"/>
    <w:rsid w:val="000C1C93"/>
    <w:rsid w:val="000C1D17"/>
    <w:rsid w:val="000C27D1"/>
    <w:rsid w:val="000C2A79"/>
    <w:rsid w:val="000C2C95"/>
    <w:rsid w:val="000C2EB8"/>
    <w:rsid w:val="000C34FE"/>
    <w:rsid w:val="000C360D"/>
    <w:rsid w:val="000C3BF1"/>
    <w:rsid w:val="000C3E8A"/>
    <w:rsid w:val="000C4219"/>
    <w:rsid w:val="000C421F"/>
    <w:rsid w:val="000C5360"/>
    <w:rsid w:val="000C5E6A"/>
    <w:rsid w:val="000C5FA7"/>
    <w:rsid w:val="000C6B5A"/>
    <w:rsid w:val="000C6B97"/>
    <w:rsid w:val="000C7360"/>
    <w:rsid w:val="000C7A08"/>
    <w:rsid w:val="000D0B43"/>
    <w:rsid w:val="000D0E07"/>
    <w:rsid w:val="000D11B2"/>
    <w:rsid w:val="000D1254"/>
    <w:rsid w:val="000D165A"/>
    <w:rsid w:val="000D1A31"/>
    <w:rsid w:val="000D1A35"/>
    <w:rsid w:val="000D1B4E"/>
    <w:rsid w:val="000D207F"/>
    <w:rsid w:val="000D264C"/>
    <w:rsid w:val="000D2B25"/>
    <w:rsid w:val="000D2CCA"/>
    <w:rsid w:val="000D2E0A"/>
    <w:rsid w:val="000D2E0B"/>
    <w:rsid w:val="000D37EA"/>
    <w:rsid w:val="000D390E"/>
    <w:rsid w:val="000D3C27"/>
    <w:rsid w:val="000D40B6"/>
    <w:rsid w:val="000D4550"/>
    <w:rsid w:val="000D4772"/>
    <w:rsid w:val="000D4EED"/>
    <w:rsid w:val="000D58CC"/>
    <w:rsid w:val="000D58F1"/>
    <w:rsid w:val="000D5B69"/>
    <w:rsid w:val="000D5CF2"/>
    <w:rsid w:val="000D5D9A"/>
    <w:rsid w:val="000D5E8E"/>
    <w:rsid w:val="000D5F35"/>
    <w:rsid w:val="000D6547"/>
    <w:rsid w:val="000D69A8"/>
    <w:rsid w:val="000D6CF6"/>
    <w:rsid w:val="000D6D55"/>
    <w:rsid w:val="000D7949"/>
    <w:rsid w:val="000D79CD"/>
    <w:rsid w:val="000E001C"/>
    <w:rsid w:val="000E0313"/>
    <w:rsid w:val="000E03ED"/>
    <w:rsid w:val="000E1622"/>
    <w:rsid w:val="000E1655"/>
    <w:rsid w:val="000E1818"/>
    <w:rsid w:val="000E1D25"/>
    <w:rsid w:val="000E1D8D"/>
    <w:rsid w:val="000E253B"/>
    <w:rsid w:val="000E2658"/>
    <w:rsid w:val="000E29EC"/>
    <w:rsid w:val="000E2CA9"/>
    <w:rsid w:val="000E30C6"/>
    <w:rsid w:val="000E3477"/>
    <w:rsid w:val="000E4494"/>
    <w:rsid w:val="000E4524"/>
    <w:rsid w:val="000E4957"/>
    <w:rsid w:val="000E4A86"/>
    <w:rsid w:val="000E4C59"/>
    <w:rsid w:val="000E4D4E"/>
    <w:rsid w:val="000E539D"/>
    <w:rsid w:val="000E59CD"/>
    <w:rsid w:val="000E6036"/>
    <w:rsid w:val="000E678D"/>
    <w:rsid w:val="000E7912"/>
    <w:rsid w:val="000E7F0B"/>
    <w:rsid w:val="000F07D1"/>
    <w:rsid w:val="000F0A90"/>
    <w:rsid w:val="000F1608"/>
    <w:rsid w:val="000F1A88"/>
    <w:rsid w:val="000F1EA5"/>
    <w:rsid w:val="000F25E2"/>
    <w:rsid w:val="000F2BED"/>
    <w:rsid w:val="000F2C51"/>
    <w:rsid w:val="000F356C"/>
    <w:rsid w:val="000F362F"/>
    <w:rsid w:val="000F36FE"/>
    <w:rsid w:val="000F3A0B"/>
    <w:rsid w:val="000F3AD0"/>
    <w:rsid w:val="000F3E66"/>
    <w:rsid w:val="000F472A"/>
    <w:rsid w:val="000F5F63"/>
    <w:rsid w:val="000F64A7"/>
    <w:rsid w:val="000F6874"/>
    <w:rsid w:val="000F6FD1"/>
    <w:rsid w:val="000F7579"/>
    <w:rsid w:val="000F7C6A"/>
    <w:rsid w:val="001003F1"/>
    <w:rsid w:val="00100403"/>
    <w:rsid w:val="001009E1"/>
    <w:rsid w:val="00100E6F"/>
    <w:rsid w:val="001013F1"/>
    <w:rsid w:val="00102055"/>
    <w:rsid w:val="00102337"/>
    <w:rsid w:val="001028E1"/>
    <w:rsid w:val="00102A9D"/>
    <w:rsid w:val="00103013"/>
    <w:rsid w:val="00103360"/>
    <w:rsid w:val="001038E4"/>
    <w:rsid w:val="001043D5"/>
    <w:rsid w:val="00104B77"/>
    <w:rsid w:val="0010577D"/>
    <w:rsid w:val="00105D27"/>
    <w:rsid w:val="001065FE"/>
    <w:rsid w:val="00106CC6"/>
    <w:rsid w:val="00106D24"/>
    <w:rsid w:val="00106D52"/>
    <w:rsid w:val="00106F1D"/>
    <w:rsid w:val="0010757E"/>
    <w:rsid w:val="00107624"/>
    <w:rsid w:val="00107963"/>
    <w:rsid w:val="00107DA0"/>
    <w:rsid w:val="00107F8E"/>
    <w:rsid w:val="00110339"/>
    <w:rsid w:val="00110D31"/>
    <w:rsid w:val="001124CF"/>
    <w:rsid w:val="00112517"/>
    <w:rsid w:val="00112521"/>
    <w:rsid w:val="00112D0F"/>
    <w:rsid w:val="00113856"/>
    <w:rsid w:val="00113FE7"/>
    <w:rsid w:val="001145D9"/>
    <w:rsid w:val="00114E79"/>
    <w:rsid w:val="00115151"/>
    <w:rsid w:val="001154A2"/>
    <w:rsid w:val="00115E21"/>
    <w:rsid w:val="001163DF"/>
    <w:rsid w:val="00116B0E"/>
    <w:rsid w:val="00117313"/>
    <w:rsid w:val="00117732"/>
    <w:rsid w:val="00117F83"/>
    <w:rsid w:val="001204F9"/>
    <w:rsid w:val="001210B3"/>
    <w:rsid w:val="001213C1"/>
    <w:rsid w:val="0012150D"/>
    <w:rsid w:val="001215DC"/>
    <w:rsid w:val="00121E06"/>
    <w:rsid w:val="00122247"/>
    <w:rsid w:val="00122254"/>
    <w:rsid w:val="00122971"/>
    <w:rsid w:val="00123032"/>
    <w:rsid w:val="001234BA"/>
    <w:rsid w:val="001236C0"/>
    <w:rsid w:val="001236C6"/>
    <w:rsid w:val="001243BE"/>
    <w:rsid w:val="00124583"/>
    <w:rsid w:val="00124658"/>
    <w:rsid w:val="00124907"/>
    <w:rsid w:val="00124BEE"/>
    <w:rsid w:val="00125936"/>
    <w:rsid w:val="001259A9"/>
    <w:rsid w:val="00126174"/>
    <w:rsid w:val="001262A4"/>
    <w:rsid w:val="00126A27"/>
    <w:rsid w:val="00127510"/>
    <w:rsid w:val="0013155D"/>
    <w:rsid w:val="00131674"/>
    <w:rsid w:val="001318DF"/>
    <w:rsid w:val="00131C5D"/>
    <w:rsid w:val="00131E4C"/>
    <w:rsid w:val="00133230"/>
    <w:rsid w:val="0013329F"/>
    <w:rsid w:val="001337B9"/>
    <w:rsid w:val="00133DBB"/>
    <w:rsid w:val="00133DFF"/>
    <w:rsid w:val="00134A35"/>
    <w:rsid w:val="00135862"/>
    <w:rsid w:val="001358B5"/>
    <w:rsid w:val="0013691A"/>
    <w:rsid w:val="001369D8"/>
    <w:rsid w:val="001378FA"/>
    <w:rsid w:val="00137A4F"/>
    <w:rsid w:val="00140658"/>
    <w:rsid w:val="0014111C"/>
    <w:rsid w:val="00141414"/>
    <w:rsid w:val="00141BF9"/>
    <w:rsid w:val="00141F33"/>
    <w:rsid w:val="0014239B"/>
    <w:rsid w:val="00143C02"/>
    <w:rsid w:val="001440F4"/>
    <w:rsid w:val="00144C55"/>
    <w:rsid w:val="0014557A"/>
    <w:rsid w:val="00145793"/>
    <w:rsid w:val="001465A0"/>
    <w:rsid w:val="001471B2"/>
    <w:rsid w:val="00147DB8"/>
    <w:rsid w:val="0015020B"/>
    <w:rsid w:val="00150A05"/>
    <w:rsid w:val="001511E1"/>
    <w:rsid w:val="00151BD1"/>
    <w:rsid w:val="00151CE4"/>
    <w:rsid w:val="00151E11"/>
    <w:rsid w:val="0015262B"/>
    <w:rsid w:val="0015265D"/>
    <w:rsid w:val="0015275A"/>
    <w:rsid w:val="00152787"/>
    <w:rsid w:val="001528A3"/>
    <w:rsid w:val="00152D8C"/>
    <w:rsid w:val="00153197"/>
    <w:rsid w:val="001532FF"/>
    <w:rsid w:val="00153427"/>
    <w:rsid w:val="001539FE"/>
    <w:rsid w:val="00153BC2"/>
    <w:rsid w:val="00153E2E"/>
    <w:rsid w:val="00154414"/>
    <w:rsid w:val="00154957"/>
    <w:rsid w:val="00154E78"/>
    <w:rsid w:val="00154FC7"/>
    <w:rsid w:val="001550C4"/>
    <w:rsid w:val="00155D17"/>
    <w:rsid w:val="00155DD1"/>
    <w:rsid w:val="001564F3"/>
    <w:rsid w:val="00156F56"/>
    <w:rsid w:val="00156FAB"/>
    <w:rsid w:val="00157145"/>
    <w:rsid w:val="0016071B"/>
    <w:rsid w:val="001608DB"/>
    <w:rsid w:val="001616EE"/>
    <w:rsid w:val="00161D4E"/>
    <w:rsid w:val="00161D91"/>
    <w:rsid w:val="0016229C"/>
    <w:rsid w:val="00162318"/>
    <w:rsid w:val="00162584"/>
    <w:rsid w:val="0016259E"/>
    <w:rsid w:val="00162924"/>
    <w:rsid w:val="00162CAE"/>
    <w:rsid w:val="00163259"/>
    <w:rsid w:val="001634A9"/>
    <w:rsid w:val="00163599"/>
    <w:rsid w:val="001636AC"/>
    <w:rsid w:val="00164A31"/>
    <w:rsid w:val="00164BF8"/>
    <w:rsid w:val="00165048"/>
    <w:rsid w:val="001652D9"/>
    <w:rsid w:val="0016559B"/>
    <w:rsid w:val="00165A3D"/>
    <w:rsid w:val="00165B27"/>
    <w:rsid w:val="00165B4D"/>
    <w:rsid w:val="00165F93"/>
    <w:rsid w:val="001661BE"/>
    <w:rsid w:val="00166B29"/>
    <w:rsid w:val="00167638"/>
    <w:rsid w:val="00167A2A"/>
    <w:rsid w:val="0017018E"/>
    <w:rsid w:val="001701B0"/>
    <w:rsid w:val="00170674"/>
    <w:rsid w:val="001711F6"/>
    <w:rsid w:val="001713A6"/>
    <w:rsid w:val="00171B13"/>
    <w:rsid w:val="00172000"/>
    <w:rsid w:val="0017355E"/>
    <w:rsid w:val="0017394A"/>
    <w:rsid w:val="001739D5"/>
    <w:rsid w:val="001741E2"/>
    <w:rsid w:val="001744B4"/>
    <w:rsid w:val="00174782"/>
    <w:rsid w:val="00174930"/>
    <w:rsid w:val="00174A58"/>
    <w:rsid w:val="00175457"/>
    <w:rsid w:val="00175613"/>
    <w:rsid w:val="00175A33"/>
    <w:rsid w:val="0017626A"/>
    <w:rsid w:val="001764EE"/>
    <w:rsid w:val="001766BA"/>
    <w:rsid w:val="00176D0E"/>
    <w:rsid w:val="00176EEC"/>
    <w:rsid w:val="00176F07"/>
    <w:rsid w:val="0017754D"/>
    <w:rsid w:val="00177595"/>
    <w:rsid w:val="00177D26"/>
    <w:rsid w:val="00177D92"/>
    <w:rsid w:val="001808E3"/>
    <w:rsid w:val="00181B3D"/>
    <w:rsid w:val="00182648"/>
    <w:rsid w:val="001826B9"/>
    <w:rsid w:val="0018311D"/>
    <w:rsid w:val="0018314C"/>
    <w:rsid w:val="00183AF0"/>
    <w:rsid w:val="00183FCC"/>
    <w:rsid w:val="00184DAB"/>
    <w:rsid w:val="00185137"/>
    <w:rsid w:val="0018519F"/>
    <w:rsid w:val="00185495"/>
    <w:rsid w:val="0018589F"/>
    <w:rsid w:val="00185E3B"/>
    <w:rsid w:val="0018667A"/>
    <w:rsid w:val="001868E7"/>
    <w:rsid w:val="00186963"/>
    <w:rsid w:val="00186CBE"/>
    <w:rsid w:val="00186FD8"/>
    <w:rsid w:val="00187099"/>
    <w:rsid w:val="001878DC"/>
    <w:rsid w:val="00187903"/>
    <w:rsid w:val="00187E5E"/>
    <w:rsid w:val="00190105"/>
    <w:rsid w:val="00190629"/>
    <w:rsid w:val="0019079E"/>
    <w:rsid w:val="001908D3"/>
    <w:rsid w:val="00191184"/>
    <w:rsid w:val="001918DA"/>
    <w:rsid w:val="00191E1F"/>
    <w:rsid w:val="00192385"/>
    <w:rsid w:val="00192EFC"/>
    <w:rsid w:val="00193035"/>
    <w:rsid w:val="0019338E"/>
    <w:rsid w:val="00193B3C"/>
    <w:rsid w:val="00193CBA"/>
    <w:rsid w:val="00193EAB"/>
    <w:rsid w:val="00193FDA"/>
    <w:rsid w:val="00194939"/>
    <w:rsid w:val="001949FC"/>
    <w:rsid w:val="001953EF"/>
    <w:rsid w:val="0019554B"/>
    <w:rsid w:val="00195E39"/>
    <w:rsid w:val="00195F13"/>
    <w:rsid w:val="0019669F"/>
    <w:rsid w:val="00196F68"/>
    <w:rsid w:val="00197197"/>
    <w:rsid w:val="001974F3"/>
    <w:rsid w:val="00197715"/>
    <w:rsid w:val="00197B79"/>
    <w:rsid w:val="001A12A1"/>
    <w:rsid w:val="001A1592"/>
    <w:rsid w:val="001A19E7"/>
    <w:rsid w:val="001A1FB4"/>
    <w:rsid w:val="001A3512"/>
    <w:rsid w:val="001A41C7"/>
    <w:rsid w:val="001A472B"/>
    <w:rsid w:val="001A49B6"/>
    <w:rsid w:val="001A4E4C"/>
    <w:rsid w:val="001A51EF"/>
    <w:rsid w:val="001A5564"/>
    <w:rsid w:val="001A5862"/>
    <w:rsid w:val="001A60F5"/>
    <w:rsid w:val="001A6D93"/>
    <w:rsid w:val="001A7E85"/>
    <w:rsid w:val="001B0255"/>
    <w:rsid w:val="001B0707"/>
    <w:rsid w:val="001B0B36"/>
    <w:rsid w:val="001B0E58"/>
    <w:rsid w:val="001B1642"/>
    <w:rsid w:val="001B206F"/>
    <w:rsid w:val="001B21E7"/>
    <w:rsid w:val="001B2263"/>
    <w:rsid w:val="001B24DA"/>
    <w:rsid w:val="001B2C84"/>
    <w:rsid w:val="001B31D6"/>
    <w:rsid w:val="001B45AA"/>
    <w:rsid w:val="001B4CE3"/>
    <w:rsid w:val="001B5067"/>
    <w:rsid w:val="001B55AC"/>
    <w:rsid w:val="001B5D0E"/>
    <w:rsid w:val="001B64B7"/>
    <w:rsid w:val="001B67AC"/>
    <w:rsid w:val="001B681C"/>
    <w:rsid w:val="001B7051"/>
    <w:rsid w:val="001B7297"/>
    <w:rsid w:val="001C035F"/>
    <w:rsid w:val="001C0C8C"/>
    <w:rsid w:val="001C1BF8"/>
    <w:rsid w:val="001C2C8E"/>
    <w:rsid w:val="001C2F67"/>
    <w:rsid w:val="001C33E3"/>
    <w:rsid w:val="001C3A44"/>
    <w:rsid w:val="001C3E14"/>
    <w:rsid w:val="001C42AD"/>
    <w:rsid w:val="001C42C1"/>
    <w:rsid w:val="001C450C"/>
    <w:rsid w:val="001C4B18"/>
    <w:rsid w:val="001C4E18"/>
    <w:rsid w:val="001C521E"/>
    <w:rsid w:val="001C576E"/>
    <w:rsid w:val="001C5A03"/>
    <w:rsid w:val="001C5FEC"/>
    <w:rsid w:val="001C63EA"/>
    <w:rsid w:val="001C651A"/>
    <w:rsid w:val="001C659A"/>
    <w:rsid w:val="001C6A21"/>
    <w:rsid w:val="001C6CD7"/>
    <w:rsid w:val="001C7B8F"/>
    <w:rsid w:val="001D0116"/>
    <w:rsid w:val="001D025F"/>
    <w:rsid w:val="001D070A"/>
    <w:rsid w:val="001D08DA"/>
    <w:rsid w:val="001D0E5D"/>
    <w:rsid w:val="001D1C9D"/>
    <w:rsid w:val="001D1D82"/>
    <w:rsid w:val="001D2AA4"/>
    <w:rsid w:val="001D3C94"/>
    <w:rsid w:val="001D3FF0"/>
    <w:rsid w:val="001D4021"/>
    <w:rsid w:val="001D406B"/>
    <w:rsid w:val="001D4B7F"/>
    <w:rsid w:val="001D54D1"/>
    <w:rsid w:val="001D5B61"/>
    <w:rsid w:val="001D5C7B"/>
    <w:rsid w:val="001D61E1"/>
    <w:rsid w:val="001D66BB"/>
    <w:rsid w:val="001D6F0C"/>
    <w:rsid w:val="001D7180"/>
    <w:rsid w:val="001D7720"/>
    <w:rsid w:val="001D7811"/>
    <w:rsid w:val="001D78EF"/>
    <w:rsid w:val="001D7A1A"/>
    <w:rsid w:val="001E0102"/>
    <w:rsid w:val="001E05BC"/>
    <w:rsid w:val="001E0B47"/>
    <w:rsid w:val="001E0FDA"/>
    <w:rsid w:val="001E13DC"/>
    <w:rsid w:val="001E18D7"/>
    <w:rsid w:val="001E1A97"/>
    <w:rsid w:val="001E25A0"/>
    <w:rsid w:val="001E2A8A"/>
    <w:rsid w:val="001E2C94"/>
    <w:rsid w:val="001E2FC9"/>
    <w:rsid w:val="001E33C0"/>
    <w:rsid w:val="001E3420"/>
    <w:rsid w:val="001E39A3"/>
    <w:rsid w:val="001E3AAD"/>
    <w:rsid w:val="001E41B6"/>
    <w:rsid w:val="001E4509"/>
    <w:rsid w:val="001E4C98"/>
    <w:rsid w:val="001E50AA"/>
    <w:rsid w:val="001E58CD"/>
    <w:rsid w:val="001E5E94"/>
    <w:rsid w:val="001E5F87"/>
    <w:rsid w:val="001E658A"/>
    <w:rsid w:val="001E7B35"/>
    <w:rsid w:val="001E7C7F"/>
    <w:rsid w:val="001F1000"/>
    <w:rsid w:val="001F109F"/>
    <w:rsid w:val="001F154E"/>
    <w:rsid w:val="001F156B"/>
    <w:rsid w:val="001F1606"/>
    <w:rsid w:val="001F1A6E"/>
    <w:rsid w:val="001F24AE"/>
    <w:rsid w:val="001F26C0"/>
    <w:rsid w:val="001F2BBE"/>
    <w:rsid w:val="001F2E3E"/>
    <w:rsid w:val="001F405A"/>
    <w:rsid w:val="001F47D2"/>
    <w:rsid w:val="001F550B"/>
    <w:rsid w:val="001F62D1"/>
    <w:rsid w:val="001F67CC"/>
    <w:rsid w:val="001F700A"/>
    <w:rsid w:val="001F70C3"/>
    <w:rsid w:val="001F7BE8"/>
    <w:rsid w:val="00200303"/>
    <w:rsid w:val="0020051B"/>
    <w:rsid w:val="00200B16"/>
    <w:rsid w:val="00200D79"/>
    <w:rsid w:val="00201705"/>
    <w:rsid w:val="0020239A"/>
    <w:rsid w:val="0020241D"/>
    <w:rsid w:val="00202D80"/>
    <w:rsid w:val="00202D8D"/>
    <w:rsid w:val="00203444"/>
    <w:rsid w:val="00204098"/>
    <w:rsid w:val="002047C6"/>
    <w:rsid w:val="002055D6"/>
    <w:rsid w:val="002056CA"/>
    <w:rsid w:val="0020608C"/>
    <w:rsid w:val="00206360"/>
    <w:rsid w:val="002069C6"/>
    <w:rsid w:val="00206A8F"/>
    <w:rsid w:val="00206AD3"/>
    <w:rsid w:val="00206B71"/>
    <w:rsid w:val="00206E84"/>
    <w:rsid w:val="00207EDE"/>
    <w:rsid w:val="002102EE"/>
    <w:rsid w:val="00210B23"/>
    <w:rsid w:val="00211174"/>
    <w:rsid w:val="002111DF"/>
    <w:rsid w:val="0021162B"/>
    <w:rsid w:val="0021192C"/>
    <w:rsid w:val="00213164"/>
    <w:rsid w:val="00213319"/>
    <w:rsid w:val="0021367F"/>
    <w:rsid w:val="00213CD7"/>
    <w:rsid w:val="002140F5"/>
    <w:rsid w:val="00214995"/>
    <w:rsid w:val="00214CDC"/>
    <w:rsid w:val="00214E66"/>
    <w:rsid w:val="00215131"/>
    <w:rsid w:val="00215608"/>
    <w:rsid w:val="00215A99"/>
    <w:rsid w:val="002161A2"/>
    <w:rsid w:val="00216687"/>
    <w:rsid w:val="00216A9B"/>
    <w:rsid w:val="00216BBF"/>
    <w:rsid w:val="002173CC"/>
    <w:rsid w:val="00217BF5"/>
    <w:rsid w:val="00217BF8"/>
    <w:rsid w:val="00217FB2"/>
    <w:rsid w:val="00220010"/>
    <w:rsid w:val="00220902"/>
    <w:rsid w:val="00221624"/>
    <w:rsid w:val="002225E1"/>
    <w:rsid w:val="00222AA2"/>
    <w:rsid w:val="00223106"/>
    <w:rsid w:val="00223F00"/>
    <w:rsid w:val="00223FAC"/>
    <w:rsid w:val="00224682"/>
    <w:rsid w:val="00225692"/>
    <w:rsid w:val="002256E4"/>
    <w:rsid w:val="002267D8"/>
    <w:rsid w:val="00226DF5"/>
    <w:rsid w:val="0022747D"/>
    <w:rsid w:val="00230666"/>
    <w:rsid w:val="002309BD"/>
    <w:rsid w:val="00230F38"/>
    <w:rsid w:val="002315C4"/>
    <w:rsid w:val="00231858"/>
    <w:rsid w:val="00231A25"/>
    <w:rsid w:val="00232422"/>
    <w:rsid w:val="00232804"/>
    <w:rsid w:val="00232DBD"/>
    <w:rsid w:val="0023346C"/>
    <w:rsid w:val="00234B17"/>
    <w:rsid w:val="00234B55"/>
    <w:rsid w:val="00234D06"/>
    <w:rsid w:val="00234D40"/>
    <w:rsid w:val="0023528D"/>
    <w:rsid w:val="0023551A"/>
    <w:rsid w:val="0023559D"/>
    <w:rsid w:val="00235A57"/>
    <w:rsid w:val="002369E0"/>
    <w:rsid w:val="00236B94"/>
    <w:rsid w:val="002371CB"/>
    <w:rsid w:val="002375BC"/>
    <w:rsid w:val="0023762F"/>
    <w:rsid w:val="00237AB1"/>
    <w:rsid w:val="00240320"/>
    <w:rsid w:val="0024056E"/>
    <w:rsid w:val="002409F6"/>
    <w:rsid w:val="00241A10"/>
    <w:rsid w:val="00241CF7"/>
    <w:rsid w:val="00242030"/>
    <w:rsid w:val="0024270B"/>
    <w:rsid w:val="002434F3"/>
    <w:rsid w:val="002435E1"/>
    <w:rsid w:val="002454B7"/>
    <w:rsid w:val="00245A12"/>
    <w:rsid w:val="00245BBB"/>
    <w:rsid w:val="002468CB"/>
    <w:rsid w:val="00246943"/>
    <w:rsid w:val="00246A07"/>
    <w:rsid w:val="0024741E"/>
    <w:rsid w:val="00247743"/>
    <w:rsid w:val="00247CB4"/>
    <w:rsid w:val="002515F4"/>
    <w:rsid w:val="002517EB"/>
    <w:rsid w:val="00252172"/>
    <w:rsid w:val="00252541"/>
    <w:rsid w:val="002527D7"/>
    <w:rsid w:val="00252AED"/>
    <w:rsid w:val="00252E95"/>
    <w:rsid w:val="002530A1"/>
    <w:rsid w:val="00253697"/>
    <w:rsid w:val="00253B87"/>
    <w:rsid w:val="00253DC3"/>
    <w:rsid w:val="002544AE"/>
    <w:rsid w:val="0025499E"/>
    <w:rsid w:val="00254E32"/>
    <w:rsid w:val="00255295"/>
    <w:rsid w:val="0025632D"/>
    <w:rsid w:val="00256811"/>
    <w:rsid w:val="00256BE7"/>
    <w:rsid w:val="00256C66"/>
    <w:rsid w:val="00257C4D"/>
    <w:rsid w:val="00260769"/>
    <w:rsid w:val="00260A15"/>
    <w:rsid w:val="00260A5B"/>
    <w:rsid w:val="00260BD5"/>
    <w:rsid w:val="00260F21"/>
    <w:rsid w:val="00261991"/>
    <w:rsid w:val="00261D1D"/>
    <w:rsid w:val="00262261"/>
    <w:rsid w:val="00262595"/>
    <w:rsid w:val="002625C0"/>
    <w:rsid w:val="002625DD"/>
    <w:rsid w:val="002626B8"/>
    <w:rsid w:val="002626C6"/>
    <w:rsid w:val="00262808"/>
    <w:rsid w:val="00262845"/>
    <w:rsid w:val="00262CB8"/>
    <w:rsid w:val="00262D72"/>
    <w:rsid w:val="00263025"/>
    <w:rsid w:val="0026353A"/>
    <w:rsid w:val="002639EA"/>
    <w:rsid w:val="00263F5F"/>
    <w:rsid w:val="00264139"/>
    <w:rsid w:val="002642D4"/>
    <w:rsid w:val="00264462"/>
    <w:rsid w:val="00264741"/>
    <w:rsid w:val="0026496E"/>
    <w:rsid w:val="00265475"/>
    <w:rsid w:val="002654D0"/>
    <w:rsid w:val="002654F8"/>
    <w:rsid w:val="002655CF"/>
    <w:rsid w:val="00265A05"/>
    <w:rsid w:val="00265D35"/>
    <w:rsid w:val="002661F2"/>
    <w:rsid w:val="0026672E"/>
    <w:rsid w:val="002668F4"/>
    <w:rsid w:val="002676E0"/>
    <w:rsid w:val="00267D8B"/>
    <w:rsid w:val="0027027A"/>
    <w:rsid w:val="00270394"/>
    <w:rsid w:val="0027086C"/>
    <w:rsid w:val="00270B18"/>
    <w:rsid w:val="0027156E"/>
    <w:rsid w:val="00271843"/>
    <w:rsid w:val="00271987"/>
    <w:rsid w:val="00271CE7"/>
    <w:rsid w:val="00271E92"/>
    <w:rsid w:val="00271FE2"/>
    <w:rsid w:val="0027204F"/>
    <w:rsid w:val="00272370"/>
    <w:rsid w:val="002728BE"/>
    <w:rsid w:val="00272C2E"/>
    <w:rsid w:val="00272C6F"/>
    <w:rsid w:val="002735B8"/>
    <w:rsid w:val="002738CF"/>
    <w:rsid w:val="00273AE0"/>
    <w:rsid w:val="00274393"/>
    <w:rsid w:val="0027496B"/>
    <w:rsid w:val="00274CE3"/>
    <w:rsid w:val="0027590E"/>
    <w:rsid w:val="00276B23"/>
    <w:rsid w:val="002772A2"/>
    <w:rsid w:val="00277693"/>
    <w:rsid w:val="0027776F"/>
    <w:rsid w:val="002800A4"/>
    <w:rsid w:val="00281A3C"/>
    <w:rsid w:val="00281EF7"/>
    <w:rsid w:val="00282294"/>
    <w:rsid w:val="00282F1D"/>
    <w:rsid w:val="002831F7"/>
    <w:rsid w:val="002835DA"/>
    <w:rsid w:val="00283617"/>
    <w:rsid w:val="00283729"/>
    <w:rsid w:val="002837B2"/>
    <w:rsid w:val="00283FB8"/>
    <w:rsid w:val="00284546"/>
    <w:rsid w:val="00284AE9"/>
    <w:rsid w:val="00284D38"/>
    <w:rsid w:val="00285404"/>
    <w:rsid w:val="00285A7E"/>
    <w:rsid w:val="0028604F"/>
    <w:rsid w:val="00286555"/>
    <w:rsid w:val="0028670E"/>
    <w:rsid w:val="00287664"/>
    <w:rsid w:val="00287972"/>
    <w:rsid w:val="00287AD3"/>
    <w:rsid w:val="00287D48"/>
    <w:rsid w:val="00290328"/>
    <w:rsid w:val="0029040A"/>
    <w:rsid w:val="002904A6"/>
    <w:rsid w:val="002912D7"/>
    <w:rsid w:val="0029150B"/>
    <w:rsid w:val="002919A8"/>
    <w:rsid w:val="00291C11"/>
    <w:rsid w:val="00291C67"/>
    <w:rsid w:val="00291E90"/>
    <w:rsid w:val="0029224C"/>
    <w:rsid w:val="00292342"/>
    <w:rsid w:val="00292EE9"/>
    <w:rsid w:val="002944A7"/>
    <w:rsid w:val="00294E0E"/>
    <w:rsid w:val="00294E0F"/>
    <w:rsid w:val="00294FDD"/>
    <w:rsid w:val="00295322"/>
    <w:rsid w:val="002959A6"/>
    <w:rsid w:val="0029610E"/>
    <w:rsid w:val="00296535"/>
    <w:rsid w:val="00296725"/>
    <w:rsid w:val="002967D3"/>
    <w:rsid w:val="0029685C"/>
    <w:rsid w:val="00296944"/>
    <w:rsid w:val="00296980"/>
    <w:rsid w:val="0029757D"/>
    <w:rsid w:val="00297EC9"/>
    <w:rsid w:val="00297FFA"/>
    <w:rsid w:val="002A0272"/>
    <w:rsid w:val="002A04D9"/>
    <w:rsid w:val="002A0830"/>
    <w:rsid w:val="002A136F"/>
    <w:rsid w:val="002A1CB4"/>
    <w:rsid w:val="002A21A5"/>
    <w:rsid w:val="002A22BE"/>
    <w:rsid w:val="002A236B"/>
    <w:rsid w:val="002A294B"/>
    <w:rsid w:val="002A2A3B"/>
    <w:rsid w:val="002A2C41"/>
    <w:rsid w:val="002A3161"/>
    <w:rsid w:val="002A38E8"/>
    <w:rsid w:val="002A42E1"/>
    <w:rsid w:val="002A48EF"/>
    <w:rsid w:val="002A53F1"/>
    <w:rsid w:val="002A5F2D"/>
    <w:rsid w:val="002A611E"/>
    <w:rsid w:val="002A665C"/>
    <w:rsid w:val="002A682A"/>
    <w:rsid w:val="002A6CE6"/>
    <w:rsid w:val="002A78A8"/>
    <w:rsid w:val="002A7D28"/>
    <w:rsid w:val="002A7DF1"/>
    <w:rsid w:val="002B0324"/>
    <w:rsid w:val="002B0D8E"/>
    <w:rsid w:val="002B176B"/>
    <w:rsid w:val="002B189B"/>
    <w:rsid w:val="002B1B36"/>
    <w:rsid w:val="002B2C51"/>
    <w:rsid w:val="002B2E80"/>
    <w:rsid w:val="002B2E94"/>
    <w:rsid w:val="002B319C"/>
    <w:rsid w:val="002B3228"/>
    <w:rsid w:val="002B3387"/>
    <w:rsid w:val="002B3CD1"/>
    <w:rsid w:val="002B41CF"/>
    <w:rsid w:val="002B5072"/>
    <w:rsid w:val="002B5516"/>
    <w:rsid w:val="002B58B1"/>
    <w:rsid w:val="002B5954"/>
    <w:rsid w:val="002B6374"/>
    <w:rsid w:val="002B65F1"/>
    <w:rsid w:val="002B69F8"/>
    <w:rsid w:val="002B70CA"/>
    <w:rsid w:val="002B73EC"/>
    <w:rsid w:val="002B7A00"/>
    <w:rsid w:val="002B7A79"/>
    <w:rsid w:val="002C013B"/>
    <w:rsid w:val="002C067C"/>
    <w:rsid w:val="002C07EE"/>
    <w:rsid w:val="002C0A6B"/>
    <w:rsid w:val="002C0AB5"/>
    <w:rsid w:val="002C0BAF"/>
    <w:rsid w:val="002C10C2"/>
    <w:rsid w:val="002C12D3"/>
    <w:rsid w:val="002C1951"/>
    <w:rsid w:val="002C2B1C"/>
    <w:rsid w:val="002C2DCB"/>
    <w:rsid w:val="002C30EF"/>
    <w:rsid w:val="002C33C0"/>
    <w:rsid w:val="002C3938"/>
    <w:rsid w:val="002C3C94"/>
    <w:rsid w:val="002C452D"/>
    <w:rsid w:val="002C4771"/>
    <w:rsid w:val="002C4796"/>
    <w:rsid w:val="002C4DC9"/>
    <w:rsid w:val="002C4DCB"/>
    <w:rsid w:val="002C5605"/>
    <w:rsid w:val="002C6228"/>
    <w:rsid w:val="002C6842"/>
    <w:rsid w:val="002C6C58"/>
    <w:rsid w:val="002C7127"/>
    <w:rsid w:val="002C71D3"/>
    <w:rsid w:val="002D0821"/>
    <w:rsid w:val="002D0A9B"/>
    <w:rsid w:val="002D0C32"/>
    <w:rsid w:val="002D0E3F"/>
    <w:rsid w:val="002D11ED"/>
    <w:rsid w:val="002D1DDD"/>
    <w:rsid w:val="002D2053"/>
    <w:rsid w:val="002D2B46"/>
    <w:rsid w:val="002D433C"/>
    <w:rsid w:val="002D4A7B"/>
    <w:rsid w:val="002D5041"/>
    <w:rsid w:val="002D59C2"/>
    <w:rsid w:val="002D625E"/>
    <w:rsid w:val="002D6275"/>
    <w:rsid w:val="002D6359"/>
    <w:rsid w:val="002D6567"/>
    <w:rsid w:val="002D669B"/>
    <w:rsid w:val="002D7359"/>
    <w:rsid w:val="002D7A6E"/>
    <w:rsid w:val="002D7AA9"/>
    <w:rsid w:val="002E0926"/>
    <w:rsid w:val="002E0F28"/>
    <w:rsid w:val="002E1325"/>
    <w:rsid w:val="002E25A1"/>
    <w:rsid w:val="002E2B2B"/>
    <w:rsid w:val="002E2DC1"/>
    <w:rsid w:val="002E5C61"/>
    <w:rsid w:val="002E6E61"/>
    <w:rsid w:val="002E7A5D"/>
    <w:rsid w:val="002E7F91"/>
    <w:rsid w:val="002F01A2"/>
    <w:rsid w:val="002F0C2B"/>
    <w:rsid w:val="002F0D0B"/>
    <w:rsid w:val="002F0D82"/>
    <w:rsid w:val="002F0DB5"/>
    <w:rsid w:val="002F105C"/>
    <w:rsid w:val="002F1137"/>
    <w:rsid w:val="002F119A"/>
    <w:rsid w:val="002F1786"/>
    <w:rsid w:val="002F1910"/>
    <w:rsid w:val="002F1B3D"/>
    <w:rsid w:val="002F1D3A"/>
    <w:rsid w:val="002F1DC4"/>
    <w:rsid w:val="002F2474"/>
    <w:rsid w:val="002F28BB"/>
    <w:rsid w:val="002F2B0E"/>
    <w:rsid w:val="002F3193"/>
    <w:rsid w:val="002F4482"/>
    <w:rsid w:val="002F4EAD"/>
    <w:rsid w:val="002F534C"/>
    <w:rsid w:val="002F577A"/>
    <w:rsid w:val="002F59FE"/>
    <w:rsid w:val="002F5A42"/>
    <w:rsid w:val="002F5BD7"/>
    <w:rsid w:val="002F5C44"/>
    <w:rsid w:val="002F5C92"/>
    <w:rsid w:val="002F64B8"/>
    <w:rsid w:val="002F6CC0"/>
    <w:rsid w:val="002F7325"/>
    <w:rsid w:val="002F7360"/>
    <w:rsid w:val="002F76EE"/>
    <w:rsid w:val="002F7788"/>
    <w:rsid w:val="002F7980"/>
    <w:rsid w:val="002F7C19"/>
    <w:rsid w:val="00300271"/>
    <w:rsid w:val="0030081D"/>
    <w:rsid w:val="00300BAD"/>
    <w:rsid w:val="00300DB6"/>
    <w:rsid w:val="00300F8E"/>
    <w:rsid w:val="00301654"/>
    <w:rsid w:val="00301B54"/>
    <w:rsid w:val="00301F49"/>
    <w:rsid w:val="0030206E"/>
    <w:rsid w:val="0030255F"/>
    <w:rsid w:val="0030258B"/>
    <w:rsid w:val="003036DA"/>
    <w:rsid w:val="00303722"/>
    <w:rsid w:val="003037D2"/>
    <w:rsid w:val="00303ADB"/>
    <w:rsid w:val="00303BAB"/>
    <w:rsid w:val="00303D0E"/>
    <w:rsid w:val="0030437F"/>
    <w:rsid w:val="00304779"/>
    <w:rsid w:val="00304A3A"/>
    <w:rsid w:val="00305807"/>
    <w:rsid w:val="00305897"/>
    <w:rsid w:val="00305DA3"/>
    <w:rsid w:val="00305EEA"/>
    <w:rsid w:val="00305F74"/>
    <w:rsid w:val="00306C99"/>
    <w:rsid w:val="00306D00"/>
    <w:rsid w:val="0030700B"/>
    <w:rsid w:val="00307742"/>
    <w:rsid w:val="00307B80"/>
    <w:rsid w:val="00307CAD"/>
    <w:rsid w:val="003101E9"/>
    <w:rsid w:val="00310425"/>
    <w:rsid w:val="003104A7"/>
    <w:rsid w:val="003104E3"/>
    <w:rsid w:val="00310BC7"/>
    <w:rsid w:val="00310C9F"/>
    <w:rsid w:val="00310F5D"/>
    <w:rsid w:val="003113EA"/>
    <w:rsid w:val="00311934"/>
    <w:rsid w:val="00312ABC"/>
    <w:rsid w:val="00312DE2"/>
    <w:rsid w:val="00312EA6"/>
    <w:rsid w:val="003135D1"/>
    <w:rsid w:val="00313A06"/>
    <w:rsid w:val="0031498D"/>
    <w:rsid w:val="00314ACA"/>
    <w:rsid w:val="00315124"/>
    <w:rsid w:val="00315A3E"/>
    <w:rsid w:val="00315BA9"/>
    <w:rsid w:val="00315E68"/>
    <w:rsid w:val="00315F34"/>
    <w:rsid w:val="00315F5F"/>
    <w:rsid w:val="00316249"/>
    <w:rsid w:val="00316585"/>
    <w:rsid w:val="00316676"/>
    <w:rsid w:val="00316AFC"/>
    <w:rsid w:val="00317097"/>
    <w:rsid w:val="003171F3"/>
    <w:rsid w:val="00317930"/>
    <w:rsid w:val="00320775"/>
    <w:rsid w:val="003208C4"/>
    <w:rsid w:val="00320B4B"/>
    <w:rsid w:val="00320F83"/>
    <w:rsid w:val="00321028"/>
    <w:rsid w:val="0032117C"/>
    <w:rsid w:val="00321CD5"/>
    <w:rsid w:val="00321F00"/>
    <w:rsid w:val="003225B2"/>
    <w:rsid w:val="00322705"/>
    <w:rsid w:val="00322DB9"/>
    <w:rsid w:val="00322F45"/>
    <w:rsid w:val="0032332C"/>
    <w:rsid w:val="00323C36"/>
    <w:rsid w:val="0032458B"/>
    <w:rsid w:val="00324922"/>
    <w:rsid w:val="00324C96"/>
    <w:rsid w:val="003251DE"/>
    <w:rsid w:val="0032646D"/>
    <w:rsid w:val="00326D73"/>
    <w:rsid w:val="00327523"/>
    <w:rsid w:val="00330259"/>
    <w:rsid w:val="00330BC3"/>
    <w:rsid w:val="00331084"/>
    <w:rsid w:val="00331225"/>
    <w:rsid w:val="00331305"/>
    <w:rsid w:val="0033139D"/>
    <w:rsid w:val="0033159A"/>
    <w:rsid w:val="0033214C"/>
    <w:rsid w:val="0033292F"/>
    <w:rsid w:val="00332F96"/>
    <w:rsid w:val="00333357"/>
    <w:rsid w:val="003336B9"/>
    <w:rsid w:val="00333746"/>
    <w:rsid w:val="00333806"/>
    <w:rsid w:val="00333B0F"/>
    <w:rsid w:val="00334154"/>
    <w:rsid w:val="00334456"/>
    <w:rsid w:val="00336A6C"/>
    <w:rsid w:val="00336BF7"/>
    <w:rsid w:val="00340ED5"/>
    <w:rsid w:val="00340FB8"/>
    <w:rsid w:val="0034105F"/>
    <w:rsid w:val="003421D1"/>
    <w:rsid w:val="003422C5"/>
    <w:rsid w:val="00344173"/>
    <w:rsid w:val="003448BE"/>
    <w:rsid w:val="00344B37"/>
    <w:rsid w:val="00344F7E"/>
    <w:rsid w:val="00344FA8"/>
    <w:rsid w:val="003452FB"/>
    <w:rsid w:val="0034532E"/>
    <w:rsid w:val="00345F0C"/>
    <w:rsid w:val="00346C99"/>
    <w:rsid w:val="003470D6"/>
    <w:rsid w:val="00350544"/>
    <w:rsid w:val="00350DDC"/>
    <w:rsid w:val="00350F98"/>
    <w:rsid w:val="00351219"/>
    <w:rsid w:val="0035190D"/>
    <w:rsid w:val="003526E8"/>
    <w:rsid w:val="00352978"/>
    <w:rsid w:val="0035313C"/>
    <w:rsid w:val="003531C3"/>
    <w:rsid w:val="003531F6"/>
    <w:rsid w:val="00353346"/>
    <w:rsid w:val="00354894"/>
    <w:rsid w:val="00354A95"/>
    <w:rsid w:val="003552C2"/>
    <w:rsid w:val="0035561A"/>
    <w:rsid w:val="00355758"/>
    <w:rsid w:val="003563C8"/>
    <w:rsid w:val="00356436"/>
    <w:rsid w:val="00356623"/>
    <w:rsid w:val="003566F4"/>
    <w:rsid w:val="00356C9A"/>
    <w:rsid w:val="0035733F"/>
    <w:rsid w:val="00357363"/>
    <w:rsid w:val="003605C8"/>
    <w:rsid w:val="003608A7"/>
    <w:rsid w:val="00360EE1"/>
    <w:rsid w:val="003616EC"/>
    <w:rsid w:val="00362886"/>
    <w:rsid w:val="00362A4C"/>
    <w:rsid w:val="00362C48"/>
    <w:rsid w:val="003640AA"/>
    <w:rsid w:val="0036460E"/>
    <w:rsid w:val="00364662"/>
    <w:rsid w:val="0036469F"/>
    <w:rsid w:val="003646DA"/>
    <w:rsid w:val="003649C0"/>
    <w:rsid w:val="00364C43"/>
    <w:rsid w:val="00364E14"/>
    <w:rsid w:val="003655D4"/>
    <w:rsid w:val="00366080"/>
    <w:rsid w:val="0036696F"/>
    <w:rsid w:val="003670DC"/>
    <w:rsid w:val="00367B2B"/>
    <w:rsid w:val="00367C3A"/>
    <w:rsid w:val="00367F1C"/>
    <w:rsid w:val="00370035"/>
    <w:rsid w:val="003700ED"/>
    <w:rsid w:val="0037017A"/>
    <w:rsid w:val="00370AA7"/>
    <w:rsid w:val="00370C1F"/>
    <w:rsid w:val="00371649"/>
    <w:rsid w:val="00371749"/>
    <w:rsid w:val="00371811"/>
    <w:rsid w:val="0037260C"/>
    <w:rsid w:val="00372AAC"/>
    <w:rsid w:val="0037314F"/>
    <w:rsid w:val="0037329D"/>
    <w:rsid w:val="00373679"/>
    <w:rsid w:val="00373847"/>
    <w:rsid w:val="00373CC9"/>
    <w:rsid w:val="00373E6D"/>
    <w:rsid w:val="003752C8"/>
    <w:rsid w:val="003758F3"/>
    <w:rsid w:val="00375AF8"/>
    <w:rsid w:val="003761CE"/>
    <w:rsid w:val="00376271"/>
    <w:rsid w:val="0037643E"/>
    <w:rsid w:val="00376526"/>
    <w:rsid w:val="0037665E"/>
    <w:rsid w:val="00376CAB"/>
    <w:rsid w:val="00377192"/>
    <w:rsid w:val="003775CB"/>
    <w:rsid w:val="00377617"/>
    <w:rsid w:val="00377667"/>
    <w:rsid w:val="003776C3"/>
    <w:rsid w:val="0037789D"/>
    <w:rsid w:val="00377DA1"/>
    <w:rsid w:val="00380D65"/>
    <w:rsid w:val="00380E3E"/>
    <w:rsid w:val="00381504"/>
    <w:rsid w:val="00381C41"/>
    <w:rsid w:val="0038204C"/>
    <w:rsid w:val="003825C5"/>
    <w:rsid w:val="0038352F"/>
    <w:rsid w:val="00383651"/>
    <w:rsid w:val="0038366A"/>
    <w:rsid w:val="00383713"/>
    <w:rsid w:val="00383C10"/>
    <w:rsid w:val="00384CD5"/>
    <w:rsid w:val="00385866"/>
    <w:rsid w:val="00385B31"/>
    <w:rsid w:val="00385B8E"/>
    <w:rsid w:val="0038601F"/>
    <w:rsid w:val="003869A6"/>
    <w:rsid w:val="0038709E"/>
    <w:rsid w:val="0039075C"/>
    <w:rsid w:val="00390C7C"/>
    <w:rsid w:val="003916F9"/>
    <w:rsid w:val="00391AAD"/>
    <w:rsid w:val="00391B95"/>
    <w:rsid w:val="00391C12"/>
    <w:rsid w:val="00391C76"/>
    <w:rsid w:val="00391FC3"/>
    <w:rsid w:val="003923AB"/>
    <w:rsid w:val="00392DDA"/>
    <w:rsid w:val="00393230"/>
    <w:rsid w:val="0039459E"/>
    <w:rsid w:val="003946A6"/>
    <w:rsid w:val="003946C5"/>
    <w:rsid w:val="003956CC"/>
    <w:rsid w:val="00395D6C"/>
    <w:rsid w:val="00396474"/>
    <w:rsid w:val="00396FE0"/>
    <w:rsid w:val="0039700F"/>
    <w:rsid w:val="003978AF"/>
    <w:rsid w:val="003A0216"/>
    <w:rsid w:val="003A12FB"/>
    <w:rsid w:val="003A193A"/>
    <w:rsid w:val="003A1BD3"/>
    <w:rsid w:val="003A1F28"/>
    <w:rsid w:val="003A2B4E"/>
    <w:rsid w:val="003A3215"/>
    <w:rsid w:val="003A3969"/>
    <w:rsid w:val="003A3BFC"/>
    <w:rsid w:val="003A3DD8"/>
    <w:rsid w:val="003A4732"/>
    <w:rsid w:val="003A5811"/>
    <w:rsid w:val="003A5F96"/>
    <w:rsid w:val="003A620C"/>
    <w:rsid w:val="003A71F5"/>
    <w:rsid w:val="003A7825"/>
    <w:rsid w:val="003A7D51"/>
    <w:rsid w:val="003A7E78"/>
    <w:rsid w:val="003B01A4"/>
    <w:rsid w:val="003B074D"/>
    <w:rsid w:val="003B11F8"/>
    <w:rsid w:val="003B1E53"/>
    <w:rsid w:val="003B38BF"/>
    <w:rsid w:val="003B3A9E"/>
    <w:rsid w:val="003B3EA0"/>
    <w:rsid w:val="003B3EEB"/>
    <w:rsid w:val="003B4402"/>
    <w:rsid w:val="003B4F83"/>
    <w:rsid w:val="003B5118"/>
    <w:rsid w:val="003B5441"/>
    <w:rsid w:val="003B55CA"/>
    <w:rsid w:val="003B571A"/>
    <w:rsid w:val="003B5778"/>
    <w:rsid w:val="003B5A8E"/>
    <w:rsid w:val="003B5BAC"/>
    <w:rsid w:val="003B5CDF"/>
    <w:rsid w:val="003B5F9F"/>
    <w:rsid w:val="003B6394"/>
    <w:rsid w:val="003B6738"/>
    <w:rsid w:val="003B6F8A"/>
    <w:rsid w:val="003B6FF8"/>
    <w:rsid w:val="003B7052"/>
    <w:rsid w:val="003B75D5"/>
    <w:rsid w:val="003B7A5C"/>
    <w:rsid w:val="003B7BA7"/>
    <w:rsid w:val="003B7BC9"/>
    <w:rsid w:val="003B7ECD"/>
    <w:rsid w:val="003C27D2"/>
    <w:rsid w:val="003C2977"/>
    <w:rsid w:val="003C2D5A"/>
    <w:rsid w:val="003C3515"/>
    <w:rsid w:val="003C367D"/>
    <w:rsid w:val="003C39D5"/>
    <w:rsid w:val="003C3A72"/>
    <w:rsid w:val="003C45BF"/>
    <w:rsid w:val="003C4EA4"/>
    <w:rsid w:val="003C5D00"/>
    <w:rsid w:val="003C601F"/>
    <w:rsid w:val="003C6142"/>
    <w:rsid w:val="003C62BF"/>
    <w:rsid w:val="003C747F"/>
    <w:rsid w:val="003D00DA"/>
    <w:rsid w:val="003D1130"/>
    <w:rsid w:val="003D12BC"/>
    <w:rsid w:val="003D1970"/>
    <w:rsid w:val="003D2834"/>
    <w:rsid w:val="003D284F"/>
    <w:rsid w:val="003D2B51"/>
    <w:rsid w:val="003D2DD6"/>
    <w:rsid w:val="003D349A"/>
    <w:rsid w:val="003D3A0E"/>
    <w:rsid w:val="003D3B12"/>
    <w:rsid w:val="003D3CA3"/>
    <w:rsid w:val="003D4258"/>
    <w:rsid w:val="003D42E4"/>
    <w:rsid w:val="003D482B"/>
    <w:rsid w:val="003D498A"/>
    <w:rsid w:val="003D52C9"/>
    <w:rsid w:val="003D56BB"/>
    <w:rsid w:val="003D5ACA"/>
    <w:rsid w:val="003D5C93"/>
    <w:rsid w:val="003D6673"/>
    <w:rsid w:val="003D6E75"/>
    <w:rsid w:val="003D71C7"/>
    <w:rsid w:val="003D72DA"/>
    <w:rsid w:val="003D7B08"/>
    <w:rsid w:val="003E0270"/>
    <w:rsid w:val="003E03DC"/>
    <w:rsid w:val="003E1750"/>
    <w:rsid w:val="003E2CB0"/>
    <w:rsid w:val="003E4C7C"/>
    <w:rsid w:val="003E4D1B"/>
    <w:rsid w:val="003E5319"/>
    <w:rsid w:val="003E5574"/>
    <w:rsid w:val="003E572D"/>
    <w:rsid w:val="003E574D"/>
    <w:rsid w:val="003E6548"/>
    <w:rsid w:val="003E66DD"/>
    <w:rsid w:val="003E693B"/>
    <w:rsid w:val="003E778B"/>
    <w:rsid w:val="003F043B"/>
    <w:rsid w:val="003F065A"/>
    <w:rsid w:val="003F0C80"/>
    <w:rsid w:val="003F1372"/>
    <w:rsid w:val="003F1437"/>
    <w:rsid w:val="003F15B7"/>
    <w:rsid w:val="003F15E8"/>
    <w:rsid w:val="003F1660"/>
    <w:rsid w:val="003F16EC"/>
    <w:rsid w:val="003F1850"/>
    <w:rsid w:val="003F22F9"/>
    <w:rsid w:val="003F27F5"/>
    <w:rsid w:val="003F3600"/>
    <w:rsid w:val="003F3652"/>
    <w:rsid w:val="003F38EC"/>
    <w:rsid w:val="003F3BC5"/>
    <w:rsid w:val="003F4149"/>
    <w:rsid w:val="003F4443"/>
    <w:rsid w:val="003F4B5C"/>
    <w:rsid w:val="003F4E75"/>
    <w:rsid w:val="003F5274"/>
    <w:rsid w:val="003F543E"/>
    <w:rsid w:val="003F5840"/>
    <w:rsid w:val="003F5E0A"/>
    <w:rsid w:val="003F640C"/>
    <w:rsid w:val="003F6752"/>
    <w:rsid w:val="003F6BB4"/>
    <w:rsid w:val="003F73D2"/>
    <w:rsid w:val="003F7B22"/>
    <w:rsid w:val="0040026D"/>
    <w:rsid w:val="0040104C"/>
    <w:rsid w:val="00401A61"/>
    <w:rsid w:val="00401AF9"/>
    <w:rsid w:val="00402359"/>
    <w:rsid w:val="004024E5"/>
    <w:rsid w:val="00402B02"/>
    <w:rsid w:val="00402E3C"/>
    <w:rsid w:val="00403142"/>
    <w:rsid w:val="00403BCC"/>
    <w:rsid w:val="00403F22"/>
    <w:rsid w:val="00404244"/>
    <w:rsid w:val="00404397"/>
    <w:rsid w:val="004044E4"/>
    <w:rsid w:val="004049B8"/>
    <w:rsid w:val="004053F2"/>
    <w:rsid w:val="004054FF"/>
    <w:rsid w:val="00405BAE"/>
    <w:rsid w:val="004062EC"/>
    <w:rsid w:val="00406A74"/>
    <w:rsid w:val="00406B27"/>
    <w:rsid w:val="00407003"/>
    <w:rsid w:val="0040705A"/>
    <w:rsid w:val="004072DD"/>
    <w:rsid w:val="004072F2"/>
    <w:rsid w:val="00407761"/>
    <w:rsid w:val="00407858"/>
    <w:rsid w:val="004079B7"/>
    <w:rsid w:val="00410455"/>
    <w:rsid w:val="00410D24"/>
    <w:rsid w:val="00410F19"/>
    <w:rsid w:val="00411613"/>
    <w:rsid w:val="00411876"/>
    <w:rsid w:val="00411A24"/>
    <w:rsid w:val="004121F0"/>
    <w:rsid w:val="004127E5"/>
    <w:rsid w:val="00412982"/>
    <w:rsid w:val="004129A2"/>
    <w:rsid w:val="00412C60"/>
    <w:rsid w:val="00413634"/>
    <w:rsid w:val="00413C3E"/>
    <w:rsid w:val="00413F7E"/>
    <w:rsid w:val="004169F1"/>
    <w:rsid w:val="00416B83"/>
    <w:rsid w:val="00416E0B"/>
    <w:rsid w:val="00417605"/>
    <w:rsid w:val="00417A61"/>
    <w:rsid w:val="00421478"/>
    <w:rsid w:val="00422814"/>
    <w:rsid w:val="00422D0C"/>
    <w:rsid w:val="00423419"/>
    <w:rsid w:val="00423442"/>
    <w:rsid w:val="004238B1"/>
    <w:rsid w:val="004244FD"/>
    <w:rsid w:val="00424CFB"/>
    <w:rsid w:val="00424E16"/>
    <w:rsid w:val="00424F10"/>
    <w:rsid w:val="004254D4"/>
    <w:rsid w:val="00425724"/>
    <w:rsid w:val="004259EC"/>
    <w:rsid w:val="00425FF3"/>
    <w:rsid w:val="0042620E"/>
    <w:rsid w:val="00426AB5"/>
    <w:rsid w:val="004272EE"/>
    <w:rsid w:val="00427438"/>
    <w:rsid w:val="00430F81"/>
    <w:rsid w:val="00430FF2"/>
    <w:rsid w:val="0043100F"/>
    <w:rsid w:val="00431223"/>
    <w:rsid w:val="004313CF"/>
    <w:rsid w:val="004315C6"/>
    <w:rsid w:val="00432D01"/>
    <w:rsid w:val="00432D06"/>
    <w:rsid w:val="004334FD"/>
    <w:rsid w:val="004335A7"/>
    <w:rsid w:val="00433777"/>
    <w:rsid w:val="004337CA"/>
    <w:rsid w:val="00433EE4"/>
    <w:rsid w:val="0043419D"/>
    <w:rsid w:val="004349BF"/>
    <w:rsid w:val="004349F3"/>
    <w:rsid w:val="00434A2F"/>
    <w:rsid w:val="00434BA4"/>
    <w:rsid w:val="00435DCB"/>
    <w:rsid w:val="00436A44"/>
    <w:rsid w:val="00436EC4"/>
    <w:rsid w:val="00437139"/>
    <w:rsid w:val="004373C3"/>
    <w:rsid w:val="004375F8"/>
    <w:rsid w:val="00437B18"/>
    <w:rsid w:val="00442188"/>
    <w:rsid w:val="004425EF"/>
    <w:rsid w:val="004426D7"/>
    <w:rsid w:val="004429B4"/>
    <w:rsid w:val="00442A7D"/>
    <w:rsid w:val="00442B47"/>
    <w:rsid w:val="00442B61"/>
    <w:rsid w:val="00443186"/>
    <w:rsid w:val="0044342A"/>
    <w:rsid w:val="00443BED"/>
    <w:rsid w:val="00443CD6"/>
    <w:rsid w:val="00443D65"/>
    <w:rsid w:val="00444508"/>
    <w:rsid w:val="004446CA"/>
    <w:rsid w:val="00444A78"/>
    <w:rsid w:val="00444AC7"/>
    <w:rsid w:val="00444B2C"/>
    <w:rsid w:val="00444C12"/>
    <w:rsid w:val="004452EA"/>
    <w:rsid w:val="0044565D"/>
    <w:rsid w:val="00445D09"/>
    <w:rsid w:val="004467F3"/>
    <w:rsid w:val="00446CC6"/>
    <w:rsid w:val="00446E09"/>
    <w:rsid w:val="004472E6"/>
    <w:rsid w:val="00447681"/>
    <w:rsid w:val="00447C9F"/>
    <w:rsid w:val="00450D9C"/>
    <w:rsid w:val="004513FC"/>
    <w:rsid w:val="004515DA"/>
    <w:rsid w:val="00451664"/>
    <w:rsid w:val="004517C7"/>
    <w:rsid w:val="00451F7A"/>
    <w:rsid w:val="004522B7"/>
    <w:rsid w:val="0045235E"/>
    <w:rsid w:val="00452449"/>
    <w:rsid w:val="0045328F"/>
    <w:rsid w:val="00453521"/>
    <w:rsid w:val="00453828"/>
    <w:rsid w:val="00454138"/>
    <w:rsid w:val="0045420D"/>
    <w:rsid w:val="00454287"/>
    <w:rsid w:val="0045475A"/>
    <w:rsid w:val="00454981"/>
    <w:rsid w:val="00454D89"/>
    <w:rsid w:val="00455332"/>
    <w:rsid w:val="00455B46"/>
    <w:rsid w:val="00455C3A"/>
    <w:rsid w:val="00455E04"/>
    <w:rsid w:val="00456522"/>
    <w:rsid w:val="00456B5E"/>
    <w:rsid w:val="004571C3"/>
    <w:rsid w:val="00457287"/>
    <w:rsid w:val="0046046F"/>
    <w:rsid w:val="004605A9"/>
    <w:rsid w:val="004615E6"/>
    <w:rsid w:val="004624BC"/>
    <w:rsid w:val="00462692"/>
    <w:rsid w:val="00462720"/>
    <w:rsid w:val="00463376"/>
    <w:rsid w:val="00463AF9"/>
    <w:rsid w:val="00464135"/>
    <w:rsid w:val="0046472E"/>
    <w:rsid w:val="00464C45"/>
    <w:rsid w:val="00464FD3"/>
    <w:rsid w:val="00465A91"/>
    <w:rsid w:val="00465B79"/>
    <w:rsid w:val="004660C5"/>
    <w:rsid w:val="004660C6"/>
    <w:rsid w:val="004663EE"/>
    <w:rsid w:val="004668C3"/>
    <w:rsid w:val="0046764D"/>
    <w:rsid w:val="0047032C"/>
    <w:rsid w:val="00470B33"/>
    <w:rsid w:val="00470DB2"/>
    <w:rsid w:val="00470FC7"/>
    <w:rsid w:val="00471A4A"/>
    <w:rsid w:val="00472920"/>
    <w:rsid w:val="00473238"/>
    <w:rsid w:val="0047354A"/>
    <w:rsid w:val="00473F4E"/>
    <w:rsid w:val="00474793"/>
    <w:rsid w:val="00474BE7"/>
    <w:rsid w:val="00475CDF"/>
    <w:rsid w:val="00476460"/>
    <w:rsid w:val="004764AB"/>
    <w:rsid w:val="0047695D"/>
    <w:rsid w:val="004771C1"/>
    <w:rsid w:val="004779E3"/>
    <w:rsid w:val="00480235"/>
    <w:rsid w:val="00480423"/>
    <w:rsid w:val="00480AE9"/>
    <w:rsid w:val="00480CE4"/>
    <w:rsid w:val="00480E3B"/>
    <w:rsid w:val="00481C2A"/>
    <w:rsid w:val="00481E50"/>
    <w:rsid w:val="00482933"/>
    <w:rsid w:val="00482C96"/>
    <w:rsid w:val="00482CCE"/>
    <w:rsid w:val="00482F58"/>
    <w:rsid w:val="0048325B"/>
    <w:rsid w:val="0048328D"/>
    <w:rsid w:val="004834D0"/>
    <w:rsid w:val="0048355F"/>
    <w:rsid w:val="004838E9"/>
    <w:rsid w:val="00483980"/>
    <w:rsid w:val="00484630"/>
    <w:rsid w:val="00485805"/>
    <w:rsid w:val="0048619B"/>
    <w:rsid w:val="0048636D"/>
    <w:rsid w:val="004868EB"/>
    <w:rsid w:val="00487050"/>
    <w:rsid w:val="0048729C"/>
    <w:rsid w:val="00487CDF"/>
    <w:rsid w:val="00487EF4"/>
    <w:rsid w:val="00490111"/>
    <w:rsid w:val="00490347"/>
    <w:rsid w:val="004903FD"/>
    <w:rsid w:val="0049050B"/>
    <w:rsid w:val="00490A89"/>
    <w:rsid w:val="00491265"/>
    <w:rsid w:val="00491377"/>
    <w:rsid w:val="00491844"/>
    <w:rsid w:val="00491C23"/>
    <w:rsid w:val="00491EF6"/>
    <w:rsid w:val="00492297"/>
    <w:rsid w:val="00492604"/>
    <w:rsid w:val="00492AE9"/>
    <w:rsid w:val="00492E83"/>
    <w:rsid w:val="004934FE"/>
    <w:rsid w:val="00493940"/>
    <w:rsid w:val="00494028"/>
    <w:rsid w:val="004946EC"/>
    <w:rsid w:val="004953DD"/>
    <w:rsid w:val="004954AA"/>
    <w:rsid w:val="004954E1"/>
    <w:rsid w:val="00495B73"/>
    <w:rsid w:val="00496540"/>
    <w:rsid w:val="00496D1F"/>
    <w:rsid w:val="00496D55"/>
    <w:rsid w:val="00496F93"/>
    <w:rsid w:val="0049780F"/>
    <w:rsid w:val="00497E92"/>
    <w:rsid w:val="004A03D6"/>
    <w:rsid w:val="004A0DED"/>
    <w:rsid w:val="004A1E6A"/>
    <w:rsid w:val="004A253C"/>
    <w:rsid w:val="004A263E"/>
    <w:rsid w:val="004A284E"/>
    <w:rsid w:val="004A2CEF"/>
    <w:rsid w:val="004A3280"/>
    <w:rsid w:val="004A3590"/>
    <w:rsid w:val="004A3AA3"/>
    <w:rsid w:val="004A4762"/>
    <w:rsid w:val="004A47A6"/>
    <w:rsid w:val="004A652D"/>
    <w:rsid w:val="004A66E0"/>
    <w:rsid w:val="004A676B"/>
    <w:rsid w:val="004A6A9F"/>
    <w:rsid w:val="004A717B"/>
    <w:rsid w:val="004B00A3"/>
    <w:rsid w:val="004B047A"/>
    <w:rsid w:val="004B04F6"/>
    <w:rsid w:val="004B0609"/>
    <w:rsid w:val="004B0D46"/>
    <w:rsid w:val="004B168C"/>
    <w:rsid w:val="004B1860"/>
    <w:rsid w:val="004B1D3F"/>
    <w:rsid w:val="004B2108"/>
    <w:rsid w:val="004B2484"/>
    <w:rsid w:val="004B2D20"/>
    <w:rsid w:val="004B319F"/>
    <w:rsid w:val="004B38D8"/>
    <w:rsid w:val="004B3AAC"/>
    <w:rsid w:val="004B3BFF"/>
    <w:rsid w:val="004B3D69"/>
    <w:rsid w:val="004B3F50"/>
    <w:rsid w:val="004B3F91"/>
    <w:rsid w:val="004B3FB7"/>
    <w:rsid w:val="004B4230"/>
    <w:rsid w:val="004B4277"/>
    <w:rsid w:val="004B4AFA"/>
    <w:rsid w:val="004B4C34"/>
    <w:rsid w:val="004B4C6B"/>
    <w:rsid w:val="004B4DBE"/>
    <w:rsid w:val="004B50CA"/>
    <w:rsid w:val="004B51A6"/>
    <w:rsid w:val="004B5BA9"/>
    <w:rsid w:val="004B6912"/>
    <w:rsid w:val="004B6A3B"/>
    <w:rsid w:val="004B6A46"/>
    <w:rsid w:val="004B6D6C"/>
    <w:rsid w:val="004B7045"/>
    <w:rsid w:val="004C0B4B"/>
    <w:rsid w:val="004C1A0A"/>
    <w:rsid w:val="004C22E6"/>
    <w:rsid w:val="004C259D"/>
    <w:rsid w:val="004C2ACD"/>
    <w:rsid w:val="004C2B5D"/>
    <w:rsid w:val="004C2D1B"/>
    <w:rsid w:val="004C2D47"/>
    <w:rsid w:val="004C31FB"/>
    <w:rsid w:val="004C3C60"/>
    <w:rsid w:val="004C3D7C"/>
    <w:rsid w:val="004C3E52"/>
    <w:rsid w:val="004C42B4"/>
    <w:rsid w:val="004C4B89"/>
    <w:rsid w:val="004C4D4D"/>
    <w:rsid w:val="004C5451"/>
    <w:rsid w:val="004C5825"/>
    <w:rsid w:val="004C5DD7"/>
    <w:rsid w:val="004C6451"/>
    <w:rsid w:val="004C6B13"/>
    <w:rsid w:val="004C7859"/>
    <w:rsid w:val="004C79FD"/>
    <w:rsid w:val="004C7C1F"/>
    <w:rsid w:val="004D0354"/>
    <w:rsid w:val="004D0510"/>
    <w:rsid w:val="004D0C20"/>
    <w:rsid w:val="004D17F0"/>
    <w:rsid w:val="004D1959"/>
    <w:rsid w:val="004D1FDA"/>
    <w:rsid w:val="004D21F8"/>
    <w:rsid w:val="004D25FE"/>
    <w:rsid w:val="004D26B7"/>
    <w:rsid w:val="004D29EC"/>
    <w:rsid w:val="004D3524"/>
    <w:rsid w:val="004D3C93"/>
    <w:rsid w:val="004D4753"/>
    <w:rsid w:val="004D484A"/>
    <w:rsid w:val="004D4AE5"/>
    <w:rsid w:val="004D4BAD"/>
    <w:rsid w:val="004D5802"/>
    <w:rsid w:val="004D5E3B"/>
    <w:rsid w:val="004D6867"/>
    <w:rsid w:val="004D75AF"/>
    <w:rsid w:val="004D7936"/>
    <w:rsid w:val="004D7A8F"/>
    <w:rsid w:val="004D7C3E"/>
    <w:rsid w:val="004D7D14"/>
    <w:rsid w:val="004E0293"/>
    <w:rsid w:val="004E0598"/>
    <w:rsid w:val="004E0AC1"/>
    <w:rsid w:val="004E0B7F"/>
    <w:rsid w:val="004E10AA"/>
    <w:rsid w:val="004E1482"/>
    <w:rsid w:val="004E2015"/>
    <w:rsid w:val="004E2135"/>
    <w:rsid w:val="004E22B3"/>
    <w:rsid w:val="004E2560"/>
    <w:rsid w:val="004E2F6C"/>
    <w:rsid w:val="004E3477"/>
    <w:rsid w:val="004E362C"/>
    <w:rsid w:val="004E39C9"/>
    <w:rsid w:val="004E3AC5"/>
    <w:rsid w:val="004E3E69"/>
    <w:rsid w:val="004E459F"/>
    <w:rsid w:val="004E4C1F"/>
    <w:rsid w:val="004E4C2E"/>
    <w:rsid w:val="004E4EB1"/>
    <w:rsid w:val="004E500C"/>
    <w:rsid w:val="004E51E0"/>
    <w:rsid w:val="004E540E"/>
    <w:rsid w:val="004E5C83"/>
    <w:rsid w:val="004E6211"/>
    <w:rsid w:val="004E64CD"/>
    <w:rsid w:val="004E66FE"/>
    <w:rsid w:val="004E6D38"/>
    <w:rsid w:val="004E70A9"/>
    <w:rsid w:val="004E74A8"/>
    <w:rsid w:val="004E751E"/>
    <w:rsid w:val="004E7565"/>
    <w:rsid w:val="004E7811"/>
    <w:rsid w:val="004F02A1"/>
    <w:rsid w:val="004F1122"/>
    <w:rsid w:val="004F1178"/>
    <w:rsid w:val="004F1593"/>
    <w:rsid w:val="004F161D"/>
    <w:rsid w:val="004F189F"/>
    <w:rsid w:val="004F1CCF"/>
    <w:rsid w:val="004F22FE"/>
    <w:rsid w:val="004F354C"/>
    <w:rsid w:val="004F37E1"/>
    <w:rsid w:val="004F3FE7"/>
    <w:rsid w:val="004F3FF6"/>
    <w:rsid w:val="004F4123"/>
    <w:rsid w:val="004F5378"/>
    <w:rsid w:val="004F59DE"/>
    <w:rsid w:val="004F67C8"/>
    <w:rsid w:val="004F6AC4"/>
    <w:rsid w:val="004F710C"/>
    <w:rsid w:val="004F7393"/>
    <w:rsid w:val="004F7901"/>
    <w:rsid w:val="004F7E2C"/>
    <w:rsid w:val="0050011B"/>
    <w:rsid w:val="005001B4"/>
    <w:rsid w:val="00500480"/>
    <w:rsid w:val="0050063F"/>
    <w:rsid w:val="005006EC"/>
    <w:rsid w:val="00500B00"/>
    <w:rsid w:val="00501138"/>
    <w:rsid w:val="00502244"/>
    <w:rsid w:val="005022D9"/>
    <w:rsid w:val="005025A1"/>
    <w:rsid w:val="00502EEF"/>
    <w:rsid w:val="00503933"/>
    <w:rsid w:val="005039F8"/>
    <w:rsid w:val="00503DA8"/>
    <w:rsid w:val="00503E56"/>
    <w:rsid w:val="00504C70"/>
    <w:rsid w:val="00505254"/>
    <w:rsid w:val="00505724"/>
    <w:rsid w:val="00505898"/>
    <w:rsid w:val="00505A87"/>
    <w:rsid w:val="005060FC"/>
    <w:rsid w:val="00506171"/>
    <w:rsid w:val="00506C23"/>
    <w:rsid w:val="00506C44"/>
    <w:rsid w:val="00506C70"/>
    <w:rsid w:val="005075D9"/>
    <w:rsid w:val="00507AD4"/>
    <w:rsid w:val="00507BE8"/>
    <w:rsid w:val="00507D3D"/>
    <w:rsid w:val="00507D7F"/>
    <w:rsid w:val="00507FF4"/>
    <w:rsid w:val="005103CB"/>
    <w:rsid w:val="00511261"/>
    <w:rsid w:val="00511DC0"/>
    <w:rsid w:val="005126B8"/>
    <w:rsid w:val="00513875"/>
    <w:rsid w:val="00514847"/>
    <w:rsid w:val="00515756"/>
    <w:rsid w:val="00515AB7"/>
    <w:rsid w:val="00515C8A"/>
    <w:rsid w:val="0051603A"/>
    <w:rsid w:val="0051646F"/>
    <w:rsid w:val="00516ABC"/>
    <w:rsid w:val="00516CB7"/>
    <w:rsid w:val="00516FD4"/>
    <w:rsid w:val="0051776B"/>
    <w:rsid w:val="00517DF3"/>
    <w:rsid w:val="005213C4"/>
    <w:rsid w:val="005214D1"/>
    <w:rsid w:val="005216FB"/>
    <w:rsid w:val="0052195D"/>
    <w:rsid w:val="00521FD5"/>
    <w:rsid w:val="00522304"/>
    <w:rsid w:val="00522486"/>
    <w:rsid w:val="00522719"/>
    <w:rsid w:val="00523573"/>
    <w:rsid w:val="005235C9"/>
    <w:rsid w:val="00524203"/>
    <w:rsid w:val="005250CB"/>
    <w:rsid w:val="00525F0F"/>
    <w:rsid w:val="00526337"/>
    <w:rsid w:val="005267DB"/>
    <w:rsid w:val="00526A08"/>
    <w:rsid w:val="00526CB0"/>
    <w:rsid w:val="00526E23"/>
    <w:rsid w:val="00527504"/>
    <w:rsid w:val="005276BA"/>
    <w:rsid w:val="00527730"/>
    <w:rsid w:val="0053026D"/>
    <w:rsid w:val="0053078C"/>
    <w:rsid w:val="00531668"/>
    <w:rsid w:val="005316AC"/>
    <w:rsid w:val="00531872"/>
    <w:rsid w:val="00532595"/>
    <w:rsid w:val="005328B6"/>
    <w:rsid w:val="00532A78"/>
    <w:rsid w:val="005331BC"/>
    <w:rsid w:val="00533AFC"/>
    <w:rsid w:val="00534104"/>
    <w:rsid w:val="0053438C"/>
    <w:rsid w:val="00534495"/>
    <w:rsid w:val="005351FC"/>
    <w:rsid w:val="00535359"/>
    <w:rsid w:val="00535442"/>
    <w:rsid w:val="0053576C"/>
    <w:rsid w:val="005363D5"/>
    <w:rsid w:val="0053692D"/>
    <w:rsid w:val="00536DAC"/>
    <w:rsid w:val="00536F24"/>
    <w:rsid w:val="00537358"/>
    <w:rsid w:val="005375C9"/>
    <w:rsid w:val="00537A12"/>
    <w:rsid w:val="00537C2A"/>
    <w:rsid w:val="005407CA"/>
    <w:rsid w:val="00540876"/>
    <w:rsid w:val="00541111"/>
    <w:rsid w:val="00541129"/>
    <w:rsid w:val="00541826"/>
    <w:rsid w:val="00541A78"/>
    <w:rsid w:val="00541B2F"/>
    <w:rsid w:val="00541D98"/>
    <w:rsid w:val="005426B2"/>
    <w:rsid w:val="0054273A"/>
    <w:rsid w:val="0054278C"/>
    <w:rsid w:val="00542A6A"/>
    <w:rsid w:val="00542FB1"/>
    <w:rsid w:val="00543331"/>
    <w:rsid w:val="00543384"/>
    <w:rsid w:val="005436A2"/>
    <w:rsid w:val="00543973"/>
    <w:rsid w:val="00543A38"/>
    <w:rsid w:val="00544110"/>
    <w:rsid w:val="00544458"/>
    <w:rsid w:val="0054488B"/>
    <w:rsid w:val="00544A89"/>
    <w:rsid w:val="00545FE6"/>
    <w:rsid w:val="00546138"/>
    <w:rsid w:val="005463FD"/>
    <w:rsid w:val="00546BBD"/>
    <w:rsid w:val="00546BD7"/>
    <w:rsid w:val="00546CF5"/>
    <w:rsid w:val="00546D51"/>
    <w:rsid w:val="00546DA7"/>
    <w:rsid w:val="0054763C"/>
    <w:rsid w:val="005509F2"/>
    <w:rsid w:val="00550D59"/>
    <w:rsid w:val="00551D6B"/>
    <w:rsid w:val="005520D2"/>
    <w:rsid w:val="00552AB8"/>
    <w:rsid w:val="0055323D"/>
    <w:rsid w:val="00553457"/>
    <w:rsid w:val="00553E0D"/>
    <w:rsid w:val="00553FF7"/>
    <w:rsid w:val="00554248"/>
    <w:rsid w:val="00554286"/>
    <w:rsid w:val="0055441B"/>
    <w:rsid w:val="005550F1"/>
    <w:rsid w:val="00556092"/>
    <w:rsid w:val="005560AE"/>
    <w:rsid w:val="0055647B"/>
    <w:rsid w:val="005569CE"/>
    <w:rsid w:val="00556B3E"/>
    <w:rsid w:val="00556FCD"/>
    <w:rsid w:val="0055794D"/>
    <w:rsid w:val="0055798E"/>
    <w:rsid w:val="00557B6F"/>
    <w:rsid w:val="00560057"/>
    <w:rsid w:val="00560221"/>
    <w:rsid w:val="005609D5"/>
    <w:rsid w:val="00560A16"/>
    <w:rsid w:val="00560C29"/>
    <w:rsid w:val="00560CFC"/>
    <w:rsid w:val="005612F7"/>
    <w:rsid w:val="00561419"/>
    <w:rsid w:val="00561713"/>
    <w:rsid w:val="00561C7F"/>
    <w:rsid w:val="00561DC0"/>
    <w:rsid w:val="005622CE"/>
    <w:rsid w:val="005628A4"/>
    <w:rsid w:val="005628B3"/>
    <w:rsid w:val="00562A2A"/>
    <w:rsid w:val="00562ECE"/>
    <w:rsid w:val="00562F7D"/>
    <w:rsid w:val="00563B1C"/>
    <w:rsid w:val="005642DD"/>
    <w:rsid w:val="0056464E"/>
    <w:rsid w:val="00564B49"/>
    <w:rsid w:val="0056534F"/>
    <w:rsid w:val="0056552E"/>
    <w:rsid w:val="00565B96"/>
    <w:rsid w:val="00566393"/>
    <w:rsid w:val="0056642B"/>
    <w:rsid w:val="00566B40"/>
    <w:rsid w:val="00566D7F"/>
    <w:rsid w:val="00566F5E"/>
    <w:rsid w:val="00567457"/>
    <w:rsid w:val="005674F9"/>
    <w:rsid w:val="00567FA2"/>
    <w:rsid w:val="005709F1"/>
    <w:rsid w:val="0057171B"/>
    <w:rsid w:val="00571BE4"/>
    <w:rsid w:val="00572ADB"/>
    <w:rsid w:val="00572C9D"/>
    <w:rsid w:val="005733B9"/>
    <w:rsid w:val="00573890"/>
    <w:rsid w:val="00573CB8"/>
    <w:rsid w:val="00573F77"/>
    <w:rsid w:val="00574829"/>
    <w:rsid w:val="00574AA0"/>
    <w:rsid w:val="00574C8C"/>
    <w:rsid w:val="00575183"/>
    <w:rsid w:val="0057530F"/>
    <w:rsid w:val="0057574F"/>
    <w:rsid w:val="00575CAC"/>
    <w:rsid w:val="00575E4B"/>
    <w:rsid w:val="00575F6A"/>
    <w:rsid w:val="005760AA"/>
    <w:rsid w:val="00576427"/>
    <w:rsid w:val="005764E0"/>
    <w:rsid w:val="00576E70"/>
    <w:rsid w:val="0057786B"/>
    <w:rsid w:val="00580679"/>
    <w:rsid w:val="0058085C"/>
    <w:rsid w:val="00580EE6"/>
    <w:rsid w:val="00581079"/>
    <w:rsid w:val="005811C5"/>
    <w:rsid w:val="00581370"/>
    <w:rsid w:val="00581413"/>
    <w:rsid w:val="00581A08"/>
    <w:rsid w:val="00581AA6"/>
    <w:rsid w:val="00581AA8"/>
    <w:rsid w:val="00581BAA"/>
    <w:rsid w:val="00581D1E"/>
    <w:rsid w:val="00582872"/>
    <w:rsid w:val="00582DE6"/>
    <w:rsid w:val="00582E37"/>
    <w:rsid w:val="00582FCF"/>
    <w:rsid w:val="005831E4"/>
    <w:rsid w:val="00583387"/>
    <w:rsid w:val="00583787"/>
    <w:rsid w:val="0058409A"/>
    <w:rsid w:val="00584406"/>
    <w:rsid w:val="0058442C"/>
    <w:rsid w:val="00584985"/>
    <w:rsid w:val="00584A16"/>
    <w:rsid w:val="00584ACC"/>
    <w:rsid w:val="00584DDE"/>
    <w:rsid w:val="00584FB2"/>
    <w:rsid w:val="005856ED"/>
    <w:rsid w:val="00585ED9"/>
    <w:rsid w:val="005860DA"/>
    <w:rsid w:val="005871F6"/>
    <w:rsid w:val="0058730E"/>
    <w:rsid w:val="00590ADE"/>
    <w:rsid w:val="005913E2"/>
    <w:rsid w:val="0059167F"/>
    <w:rsid w:val="00591EA6"/>
    <w:rsid w:val="00592176"/>
    <w:rsid w:val="005937EE"/>
    <w:rsid w:val="00594795"/>
    <w:rsid w:val="005947EB"/>
    <w:rsid w:val="00594934"/>
    <w:rsid w:val="00594DE2"/>
    <w:rsid w:val="00594E48"/>
    <w:rsid w:val="00595355"/>
    <w:rsid w:val="00595B32"/>
    <w:rsid w:val="00595BD1"/>
    <w:rsid w:val="00596035"/>
    <w:rsid w:val="0059667A"/>
    <w:rsid w:val="00596775"/>
    <w:rsid w:val="00596965"/>
    <w:rsid w:val="00596EC1"/>
    <w:rsid w:val="00597157"/>
    <w:rsid w:val="005973D4"/>
    <w:rsid w:val="00597542"/>
    <w:rsid w:val="0059766B"/>
    <w:rsid w:val="005977D8"/>
    <w:rsid w:val="005979CC"/>
    <w:rsid w:val="00597D41"/>
    <w:rsid w:val="00597FFA"/>
    <w:rsid w:val="005A02C8"/>
    <w:rsid w:val="005A02F9"/>
    <w:rsid w:val="005A1084"/>
    <w:rsid w:val="005A1A05"/>
    <w:rsid w:val="005A1BCD"/>
    <w:rsid w:val="005A1D01"/>
    <w:rsid w:val="005A238E"/>
    <w:rsid w:val="005A3DEB"/>
    <w:rsid w:val="005A46A3"/>
    <w:rsid w:val="005A501A"/>
    <w:rsid w:val="005A5560"/>
    <w:rsid w:val="005A64BE"/>
    <w:rsid w:val="005A6803"/>
    <w:rsid w:val="005A6981"/>
    <w:rsid w:val="005A6D1E"/>
    <w:rsid w:val="005A7694"/>
    <w:rsid w:val="005B0160"/>
    <w:rsid w:val="005B0A82"/>
    <w:rsid w:val="005B121E"/>
    <w:rsid w:val="005B1728"/>
    <w:rsid w:val="005B1E0A"/>
    <w:rsid w:val="005B2006"/>
    <w:rsid w:val="005B20E0"/>
    <w:rsid w:val="005B259E"/>
    <w:rsid w:val="005B28E3"/>
    <w:rsid w:val="005B2C5E"/>
    <w:rsid w:val="005B2F3B"/>
    <w:rsid w:val="005B3CD2"/>
    <w:rsid w:val="005B3D23"/>
    <w:rsid w:val="005B4177"/>
    <w:rsid w:val="005B4C4E"/>
    <w:rsid w:val="005B50A2"/>
    <w:rsid w:val="005B53E3"/>
    <w:rsid w:val="005B56D2"/>
    <w:rsid w:val="005B5776"/>
    <w:rsid w:val="005B6205"/>
    <w:rsid w:val="005B6392"/>
    <w:rsid w:val="005B686E"/>
    <w:rsid w:val="005B6AA1"/>
    <w:rsid w:val="005B763B"/>
    <w:rsid w:val="005B7CA2"/>
    <w:rsid w:val="005C0154"/>
    <w:rsid w:val="005C05A3"/>
    <w:rsid w:val="005C0A6B"/>
    <w:rsid w:val="005C0B07"/>
    <w:rsid w:val="005C0BD5"/>
    <w:rsid w:val="005C114F"/>
    <w:rsid w:val="005C1282"/>
    <w:rsid w:val="005C14A1"/>
    <w:rsid w:val="005C170C"/>
    <w:rsid w:val="005C1F29"/>
    <w:rsid w:val="005C2471"/>
    <w:rsid w:val="005C2624"/>
    <w:rsid w:val="005C276D"/>
    <w:rsid w:val="005C2C3A"/>
    <w:rsid w:val="005C3129"/>
    <w:rsid w:val="005C3267"/>
    <w:rsid w:val="005C345A"/>
    <w:rsid w:val="005C4589"/>
    <w:rsid w:val="005C5040"/>
    <w:rsid w:val="005C51EB"/>
    <w:rsid w:val="005C59B5"/>
    <w:rsid w:val="005C59CF"/>
    <w:rsid w:val="005C60D5"/>
    <w:rsid w:val="005C64B2"/>
    <w:rsid w:val="005C6A24"/>
    <w:rsid w:val="005C6CC0"/>
    <w:rsid w:val="005C6F2D"/>
    <w:rsid w:val="005C77F8"/>
    <w:rsid w:val="005D0488"/>
    <w:rsid w:val="005D08FB"/>
    <w:rsid w:val="005D09C8"/>
    <w:rsid w:val="005D0A7F"/>
    <w:rsid w:val="005D0B3C"/>
    <w:rsid w:val="005D0C4D"/>
    <w:rsid w:val="005D0DB7"/>
    <w:rsid w:val="005D14C9"/>
    <w:rsid w:val="005D1F0A"/>
    <w:rsid w:val="005D21FD"/>
    <w:rsid w:val="005D2339"/>
    <w:rsid w:val="005D2859"/>
    <w:rsid w:val="005D2EA1"/>
    <w:rsid w:val="005D37E2"/>
    <w:rsid w:val="005D3E6D"/>
    <w:rsid w:val="005D3EF8"/>
    <w:rsid w:val="005D3F22"/>
    <w:rsid w:val="005D41D1"/>
    <w:rsid w:val="005D4635"/>
    <w:rsid w:val="005D4A14"/>
    <w:rsid w:val="005D4D86"/>
    <w:rsid w:val="005D5215"/>
    <w:rsid w:val="005D53DE"/>
    <w:rsid w:val="005D5A41"/>
    <w:rsid w:val="005D5A8F"/>
    <w:rsid w:val="005D5BB9"/>
    <w:rsid w:val="005D5D1E"/>
    <w:rsid w:val="005D5FC6"/>
    <w:rsid w:val="005D60F8"/>
    <w:rsid w:val="005D6865"/>
    <w:rsid w:val="005D6BC4"/>
    <w:rsid w:val="005D7DF7"/>
    <w:rsid w:val="005E0041"/>
    <w:rsid w:val="005E00CD"/>
    <w:rsid w:val="005E022C"/>
    <w:rsid w:val="005E05D1"/>
    <w:rsid w:val="005E0F39"/>
    <w:rsid w:val="005E127D"/>
    <w:rsid w:val="005E15EB"/>
    <w:rsid w:val="005E1AE0"/>
    <w:rsid w:val="005E1FD9"/>
    <w:rsid w:val="005E20D8"/>
    <w:rsid w:val="005E20FE"/>
    <w:rsid w:val="005E27F3"/>
    <w:rsid w:val="005E2D19"/>
    <w:rsid w:val="005E2F60"/>
    <w:rsid w:val="005E34D0"/>
    <w:rsid w:val="005E3BF2"/>
    <w:rsid w:val="005E4F2E"/>
    <w:rsid w:val="005E506F"/>
    <w:rsid w:val="005E53CE"/>
    <w:rsid w:val="005E5FA8"/>
    <w:rsid w:val="005E636C"/>
    <w:rsid w:val="005E6933"/>
    <w:rsid w:val="005E6CDC"/>
    <w:rsid w:val="005E6DD2"/>
    <w:rsid w:val="005E6EF7"/>
    <w:rsid w:val="005E6F48"/>
    <w:rsid w:val="005E7568"/>
    <w:rsid w:val="005E7630"/>
    <w:rsid w:val="005E79FD"/>
    <w:rsid w:val="005E7DC8"/>
    <w:rsid w:val="005F07DC"/>
    <w:rsid w:val="005F1FAD"/>
    <w:rsid w:val="005F24DD"/>
    <w:rsid w:val="005F2EFB"/>
    <w:rsid w:val="005F4197"/>
    <w:rsid w:val="005F4904"/>
    <w:rsid w:val="005F4D7D"/>
    <w:rsid w:val="005F54F1"/>
    <w:rsid w:val="005F5700"/>
    <w:rsid w:val="005F5A5E"/>
    <w:rsid w:val="005F60F0"/>
    <w:rsid w:val="005F75A2"/>
    <w:rsid w:val="006003C8"/>
    <w:rsid w:val="0060088E"/>
    <w:rsid w:val="00600922"/>
    <w:rsid w:val="006010C1"/>
    <w:rsid w:val="00601799"/>
    <w:rsid w:val="0060189E"/>
    <w:rsid w:val="00601C04"/>
    <w:rsid w:val="006022FE"/>
    <w:rsid w:val="006025D1"/>
    <w:rsid w:val="00602813"/>
    <w:rsid w:val="00602EFA"/>
    <w:rsid w:val="00602F95"/>
    <w:rsid w:val="006042CE"/>
    <w:rsid w:val="006045DD"/>
    <w:rsid w:val="006050B7"/>
    <w:rsid w:val="00605E48"/>
    <w:rsid w:val="00606FF2"/>
    <w:rsid w:val="0061003D"/>
    <w:rsid w:val="0061035C"/>
    <w:rsid w:val="00610630"/>
    <w:rsid w:val="0061074E"/>
    <w:rsid w:val="00610CF4"/>
    <w:rsid w:val="00610D7B"/>
    <w:rsid w:val="00611F38"/>
    <w:rsid w:val="00611F97"/>
    <w:rsid w:val="0061269B"/>
    <w:rsid w:val="00612F48"/>
    <w:rsid w:val="00613562"/>
    <w:rsid w:val="0061431A"/>
    <w:rsid w:val="006143F3"/>
    <w:rsid w:val="00614461"/>
    <w:rsid w:val="0061485C"/>
    <w:rsid w:val="00614D84"/>
    <w:rsid w:val="0061659B"/>
    <w:rsid w:val="00616AA0"/>
    <w:rsid w:val="00616F7B"/>
    <w:rsid w:val="006174AD"/>
    <w:rsid w:val="00617C67"/>
    <w:rsid w:val="00620562"/>
    <w:rsid w:val="006216CC"/>
    <w:rsid w:val="00622B01"/>
    <w:rsid w:val="00622D73"/>
    <w:rsid w:val="00623055"/>
    <w:rsid w:val="006236C0"/>
    <w:rsid w:val="00623803"/>
    <w:rsid w:val="00623AC5"/>
    <w:rsid w:val="006240CD"/>
    <w:rsid w:val="006243ED"/>
    <w:rsid w:val="0062466A"/>
    <w:rsid w:val="00625B09"/>
    <w:rsid w:val="006262A6"/>
    <w:rsid w:val="006263FB"/>
    <w:rsid w:val="006264F0"/>
    <w:rsid w:val="00626EAE"/>
    <w:rsid w:val="00627151"/>
    <w:rsid w:val="0062745B"/>
    <w:rsid w:val="00627703"/>
    <w:rsid w:val="00627880"/>
    <w:rsid w:val="00627D6D"/>
    <w:rsid w:val="00630BD6"/>
    <w:rsid w:val="006313AC"/>
    <w:rsid w:val="006315D4"/>
    <w:rsid w:val="00631F31"/>
    <w:rsid w:val="006322D8"/>
    <w:rsid w:val="00632B9B"/>
    <w:rsid w:val="00632EF3"/>
    <w:rsid w:val="00633178"/>
    <w:rsid w:val="006332A3"/>
    <w:rsid w:val="006339F1"/>
    <w:rsid w:val="00633F34"/>
    <w:rsid w:val="00634292"/>
    <w:rsid w:val="00634612"/>
    <w:rsid w:val="00634E36"/>
    <w:rsid w:val="00634EA0"/>
    <w:rsid w:val="00635CD7"/>
    <w:rsid w:val="00636487"/>
    <w:rsid w:val="006364DC"/>
    <w:rsid w:val="00636D5C"/>
    <w:rsid w:val="00637B6A"/>
    <w:rsid w:val="00640789"/>
    <w:rsid w:val="00641437"/>
    <w:rsid w:val="00641627"/>
    <w:rsid w:val="00641915"/>
    <w:rsid w:val="00641A77"/>
    <w:rsid w:val="00641B52"/>
    <w:rsid w:val="00641C07"/>
    <w:rsid w:val="006429BA"/>
    <w:rsid w:val="00642BA5"/>
    <w:rsid w:val="00643735"/>
    <w:rsid w:val="006439AE"/>
    <w:rsid w:val="00644AD0"/>
    <w:rsid w:val="00644DCC"/>
    <w:rsid w:val="00644F74"/>
    <w:rsid w:val="00645018"/>
    <w:rsid w:val="00645F82"/>
    <w:rsid w:val="00646C7A"/>
    <w:rsid w:val="00646D36"/>
    <w:rsid w:val="00647129"/>
    <w:rsid w:val="006472AA"/>
    <w:rsid w:val="006474DD"/>
    <w:rsid w:val="00647ADA"/>
    <w:rsid w:val="00647EBF"/>
    <w:rsid w:val="00647EE5"/>
    <w:rsid w:val="00650064"/>
    <w:rsid w:val="0065022C"/>
    <w:rsid w:val="00650AEC"/>
    <w:rsid w:val="00650F3D"/>
    <w:rsid w:val="006510A3"/>
    <w:rsid w:val="00651171"/>
    <w:rsid w:val="006514E9"/>
    <w:rsid w:val="00651BBF"/>
    <w:rsid w:val="0065226F"/>
    <w:rsid w:val="00652721"/>
    <w:rsid w:val="00652AA4"/>
    <w:rsid w:val="0065340E"/>
    <w:rsid w:val="00653466"/>
    <w:rsid w:val="00653B86"/>
    <w:rsid w:val="00653F49"/>
    <w:rsid w:val="00654B8F"/>
    <w:rsid w:val="00654E86"/>
    <w:rsid w:val="00655DC1"/>
    <w:rsid w:val="00655F7F"/>
    <w:rsid w:val="0065675F"/>
    <w:rsid w:val="006600F4"/>
    <w:rsid w:val="00660CA3"/>
    <w:rsid w:val="0066104C"/>
    <w:rsid w:val="006614FA"/>
    <w:rsid w:val="00661575"/>
    <w:rsid w:val="00661775"/>
    <w:rsid w:val="0066177C"/>
    <w:rsid w:val="006618D3"/>
    <w:rsid w:val="00661AF2"/>
    <w:rsid w:val="0066208D"/>
    <w:rsid w:val="00662169"/>
    <w:rsid w:val="00662EB6"/>
    <w:rsid w:val="00663096"/>
    <w:rsid w:val="0066319D"/>
    <w:rsid w:val="00663583"/>
    <w:rsid w:val="00663E04"/>
    <w:rsid w:val="00664544"/>
    <w:rsid w:val="00664A36"/>
    <w:rsid w:val="00665548"/>
    <w:rsid w:val="00665EC3"/>
    <w:rsid w:val="00665EF6"/>
    <w:rsid w:val="00666056"/>
    <w:rsid w:val="00666280"/>
    <w:rsid w:val="00666467"/>
    <w:rsid w:val="00666922"/>
    <w:rsid w:val="00666D61"/>
    <w:rsid w:val="006672BA"/>
    <w:rsid w:val="006678F1"/>
    <w:rsid w:val="00667B60"/>
    <w:rsid w:val="00670330"/>
    <w:rsid w:val="00671130"/>
    <w:rsid w:val="0067183D"/>
    <w:rsid w:val="00671858"/>
    <w:rsid w:val="00672333"/>
    <w:rsid w:val="00672957"/>
    <w:rsid w:val="00672A29"/>
    <w:rsid w:val="00672ABF"/>
    <w:rsid w:val="00673D7C"/>
    <w:rsid w:val="00674058"/>
    <w:rsid w:val="006748C3"/>
    <w:rsid w:val="00675186"/>
    <w:rsid w:val="00675AFB"/>
    <w:rsid w:val="00675C54"/>
    <w:rsid w:val="0067657C"/>
    <w:rsid w:val="00676813"/>
    <w:rsid w:val="00676C72"/>
    <w:rsid w:val="006770F9"/>
    <w:rsid w:val="0067734A"/>
    <w:rsid w:val="006773E2"/>
    <w:rsid w:val="006776E4"/>
    <w:rsid w:val="00677C16"/>
    <w:rsid w:val="006806B8"/>
    <w:rsid w:val="00681709"/>
    <w:rsid w:val="00682387"/>
    <w:rsid w:val="00682890"/>
    <w:rsid w:val="0068367A"/>
    <w:rsid w:val="00683AF5"/>
    <w:rsid w:val="006840C5"/>
    <w:rsid w:val="006845AF"/>
    <w:rsid w:val="006856EE"/>
    <w:rsid w:val="00685A16"/>
    <w:rsid w:val="00685A22"/>
    <w:rsid w:val="00685A9F"/>
    <w:rsid w:val="00686069"/>
    <w:rsid w:val="0068643F"/>
    <w:rsid w:val="00686A00"/>
    <w:rsid w:val="00686BF2"/>
    <w:rsid w:val="0069044E"/>
    <w:rsid w:val="0069048C"/>
    <w:rsid w:val="0069099F"/>
    <w:rsid w:val="00690DE6"/>
    <w:rsid w:val="006911AF"/>
    <w:rsid w:val="006912B8"/>
    <w:rsid w:val="006913F7"/>
    <w:rsid w:val="00691554"/>
    <w:rsid w:val="00691678"/>
    <w:rsid w:val="00691837"/>
    <w:rsid w:val="00691A2C"/>
    <w:rsid w:val="00691CE5"/>
    <w:rsid w:val="0069212E"/>
    <w:rsid w:val="006924DC"/>
    <w:rsid w:val="00693453"/>
    <w:rsid w:val="0069466A"/>
    <w:rsid w:val="00694F67"/>
    <w:rsid w:val="006954AA"/>
    <w:rsid w:val="00696387"/>
    <w:rsid w:val="006965B6"/>
    <w:rsid w:val="006969A7"/>
    <w:rsid w:val="00696D6B"/>
    <w:rsid w:val="00696E05"/>
    <w:rsid w:val="00697124"/>
    <w:rsid w:val="0069783E"/>
    <w:rsid w:val="006A055F"/>
    <w:rsid w:val="006A08E7"/>
    <w:rsid w:val="006A17A5"/>
    <w:rsid w:val="006A1C01"/>
    <w:rsid w:val="006A2C08"/>
    <w:rsid w:val="006A309A"/>
    <w:rsid w:val="006A3879"/>
    <w:rsid w:val="006A3D29"/>
    <w:rsid w:val="006A4075"/>
    <w:rsid w:val="006A414E"/>
    <w:rsid w:val="006A4414"/>
    <w:rsid w:val="006A44E8"/>
    <w:rsid w:val="006A4830"/>
    <w:rsid w:val="006A497D"/>
    <w:rsid w:val="006A4AB0"/>
    <w:rsid w:val="006A5108"/>
    <w:rsid w:val="006A5734"/>
    <w:rsid w:val="006A60DB"/>
    <w:rsid w:val="006A6201"/>
    <w:rsid w:val="006A6716"/>
    <w:rsid w:val="006A6CE2"/>
    <w:rsid w:val="006A7444"/>
    <w:rsid w:val="006A7A28"/>
    <w:rsid w:val="006A7A3D"/>
    <w:rsid w:val="006A7B05"/>
    <w:rsid w:val="006B00F7"/>
    <w:rsid w:val="006B0161"/>
    <w:rsid w:val="006B1506"/>
    <w:rsid w:val="006B1A9B"/>
    <w:rsid w:val="006B1F61"/>
    <w:rsid w:val="006B26ED"/>
    <w:rsid w:val="006B2A0F"/>
    <w:rsid w:val="006B2B7B"/>
    <w:rsid w:val="006B2C8A"/>
    <w:rsid w:val="006B2D97"/>
    <w:rsid w:val="006B32C9"/>
    <w:rsid w:val="006B32D8"/>
    <w:rsid w:val="006B33F3"/>
    <w:rsid w:val="006B3795"/>
    <w:rsid w:val="006B3921"/>
    <w:rsid w:val="006B398B"/>
    <w:rsid w:val="006B40F3"/>
    <w:rsid w:val="006B4356"/>
    <w:rsid w:val="006B488D"/>
    <w:rsid w:val="006B48C4"/>
    <w:rsid w:val="006B4E6C"/>
    <w:rsid w:val="006B50BE"/>
    <w:rsid w:val="006B574E"/>
    <w:rsid w:val="006B5A17"/>
    <w:rsid w:val="006B5CB9"/>
    <w:rsid w:val="006B6014"/>
    <w:rsid w:val="006B64A5"/>
    <w:rsid w:val="006B6846"/>
    <w:rsid w:val="006B68CA"/>
    <w:rsid w:val="006B7008"/>
    <w:rsid w:val="006B7458"/>
    <w:rsid w:val="006B7C1B"/>
    <w:rsid w:val="006C003E"/>
    <w:rsid w:val="006C02B5"/>
    <w:rsid w:val="006C0940"/>
    <w:rsid w:val="006C1255"/>
    <w:rsid w:val="006C131C"/>
    <w:rsid w:val="006C1361"/>
    <w:rsid w:val="006C161C"/>
    <w:rsid w:val="006C209C"/>
    <w:rsid w:val="006C255A"/>
    <w:rsid w:val="006C31FB"/>
    <w:rsid w:val="006C367A"/>
    <w:rsid w:val="006C3986"/>
    <w:rsid w:val="006C39C6"/>
    <w:rsid w:val="006C4321"/>
    <w:rsid w:val="006C4D72"/>
    <w:rsid w:val="006C4F46"/>
    <w:rsid w:val="006C59F8"/>
    <w:rsid w:val="006C5F11"/>
    <w:rsid w:val="006C5FEE"/>
    <w:rsid w:val="006C60D6"/>
    <w:rsid w:val="006C635E"/>
    <w:rsid w:val="006C674C"/>
    <w:rsid w:val="006C70CA"/>
    <w:rsid w:val="006C71BD"/>
    <w:rsid w:val="006C7931"/>
    <w:rsid w:val="006C7B8D"/>
    <w:rsid w:val="006D034B"/>
    <w:rsid w:val="006D0B07"/>
    <w:rsid w:val="006D0D49"/>
    <w:rsid w:val="006D0D92"/>
    <w:rsid w:val="006D0F22"/>
    <w:rsid w:val="006D10B5"/>
    <w:rsid w:val="006D1C2F"/>
    <w:rsid w:val="006D2052"/>
    <w:rsid w:val="006D23B2"/>
    <w:rsid w:val="006D23BA"/>
    <w:rsid w:val="006D252B"/>
    <w:rsid w:val="006D2AA9"/>
    <w:rsid w:val="006D2D4D"/>
    <w:rsid w:val="006D2DF6"/>
    <w:rsid w:val="006D3532"/>
    <w:rsid w:val="006D3723"/>
    <w:rsid w:val="006D46B6"/>
    <w:rsid w:val="006D4807"/>
    <w:rsid w:val="006D486D"/>
    <w:rsid w:val="006D4948"/>
    <w:rsid w:val="006D4C60"/>
    <w:rsid w:val="006D4D47"/>
    <w:rsid w:val="006D4FCE"/>
    <w:rsid w:val="006D53B3"/>
    <w:rsid w:val="006D567F"/>
    <w:rsid w:val="006D57D7"/>
    <w:rsid w:val="006D61AC"/>
    <w:rsid w:val="006D62FF"/>
    <w:rsid w:val="006D7104"/>
    <w:rsid w:val="006D7BAF"/>
    <w:rsid w:val="006D7FB1"/>
    <w:rsid w:val="006E0B3A"/>
    <w:rsid w:val="006E1BA7"/>
    <w:rsid w:val="006E1C2B"/>
    <w:rsid w:val="006E1E10"/>
    <w:rsid w:val="006E237A"/>
    <w:rsid w:val="006E267E"/>
    <w:rsid w:val="006E2AF6"/>
    <w:rsid w:val="006E306F"/>
    <w:rsid w:val="006E35A0"/>
    <w:rsid w:val="006E387F"/>
    <w:rsid w:val="006E3DC3"/>
    <w:rsid w:val="006E3EE0"/>
    <w:rsid w:val="006E468A"/>
    <w:rsid w:val="006E4793"/>
    <w:rsid w:val="006E528B"/>
    <w:rsid w:val="006E5BBD"/>
    <w:rsid w:val="006E5C3B"/>
    <w:rsid w:val="006E5DF2"/>
    <w:rsid w:val="006E6D9D"/>
    <w:rsid w:val="006E6EA0"/>
    <w:rsid w:val="006E77E1"/>
    <w:rsid w:val="006E7868"/>
    <w:rsid w:val="006F009F"/>
    <w:rsid w:val="006F03EE"/>
    <w:rsid w:val="006F03FB"/>
    <w:rsid w:val="006F081A"/>
    <w:rsid w:val="006F0C01"/>
    <w:rsid w:val="006F0EA5"/>
    <w:rsid w:val="006F0F57"/>
    <w:rsid w:val="006F1118"/>
    <w:rsid w:val="006F13E5"/>
    <w:rsid w:val="006F17C1"/>
    <w:rsid w:val="006F211C"/>
    <w:rsid w:val="006F2C02"/>
    <w:rsid w:val="006F2C67"/>
    <w:rsid w:val="006F2F43"/>
    <w:rsid w:val="006F2F84"/>
    <w:rsid w:val="006F3077"/>
    <w:rsid w:val="006F3DEC"/>
    <w:rsid w:val="006F3FE4"/>
    <w:rsid w:val="006F41CB"/>
    <w:rsid w:val="006F4454"/>
    <w:rsid w:val="006F5194"/>
    <w:rsid w:val="006F55A2"/>
    <w:rsid w:val="006F55D0"/>
    <w:rsid w:val="006F5FEB"/>
    <w:rsid w:val="006F6332"/>
    <w:rsid w:val="006F65E5"/>
    <w:rsid w:val="006F69C2"/>
    <w:rsid w:val="006F6BA6"/>
    <w:rsid w:val="006F798A"/>
    <w:rsid w:val="006F7B46"/>
    <w:rsid w:val="007005EF"/>
    <w:rsid w:val="00700605"/>
    <w:rsid w:val="00700643"/>
    <w:rsid w:val="00700656"/>
    <w:rsid w:val="007009ED"/>
    <w:rsid w:val="00700C0F"/>
    <w:rsid w:val="00700D06"/>
    <w:rsid w:val="00701BBF"/>
    <w:rsid w:val="007022D7"/>
    <w:rsid w:val="00702439"/>
    <w:rsid w:val="0070268B"/>
    <w:rsid w:val="00702AB1"/>
    <w:rsid w:val="00702E56"/>
    <w:rsid w:val="00703D47"/>
    <w:rsid w:val="0070565B"/>
    <w:rsid w:val="007057FC"/>
    <w:rsid w:val="007059DF"/>
    <w:rsid w:val="00706048"/>
    <w:rsid w:val="007062B7"/>
    <w:rsid w:val="007069B5"/>
    <w:rsid w:val="007077EE"/>
    <w:rsid w:val="00707A71"/>
    <w:rsid w:val="00707C29"/>
    <w:rsid w:val="00710493"/>
    <w:rsid w:val="007109E4"/>
    <w:rsid w:val="007115CA"/>
    <w:rsid w:val="00711A60"/>
    <w:rsid w:val="00711B73"/>
    <w:rsid w:val="007126B3"/>
    <w:rsid w:val="00712C15"/>
    <w:rsid w:val="00712F9C"/>
    <w:rsid w:val="007138D6"/>
    <w:rsid w:val="00713DCA"/>
    <w:rsid w:val="00715314"/>
    <w:rsid w:val="00715C3A"/>
    <w:rsid w:val="00716904"/>
    <w:rsid w:val="00716CBB"/>
    <w:rsid w:val="0071708D"/>
    <w:rsid w:val="0071726A"/>
    <w:rsid w:val="007179B0"/>
    <w:rsid w:val="00717CC3"/>
    <w:rsid w:val="00717E16"/>
    <w:rsid w:val="007203D0"/>
    <w:rsid w:val="007207ED"/>
    <w:rsid w:val="00720902"/>
    <w:rsid w:val="00721035"/>
    <w:rsid w:val="00721234"/>
    <w:rsid w:val="007217E9"/>
    <w:rsid w:val="0072184B"/>
    <w:rsid w:val="0072190A"/>
    <w:rsid w:val="007219F9"/>
    <w:rsid w:val="00721FE2"/>
    <w:rsid w:val="007225BD"/>
    <w:rsid w:val="0072294D"/>
    <w:rsid w:val="0072308C"/>
    <w:rsid w:val="00723E5A"/>
    <w:rsid w:val="00725DCE"/>
    <w:rsid w:val="00725EC6"/>
    <w:rsid w:val="00726314"/>
    <w:rsid w:val="00726859"/>
    <w:rsid w:val="00726B3D"/>
    <w:rsid w:val="00726C2B"/>
    <w:rsid w:val="00726DA8"/>
    <w:rsid w:val="007270C8"/>
    <w:rsid w:val="00727367"/>
    <w:rsid w:val="007275CC"/>
    <w:rsid w:val="0073059F"/>
    <w:rsid w:val="007308E6"/>
    <w:rsid w:val="007309B1"/>
    <w:rsid w:val="00730C1F"/>
    <w:rsid w:val="007311A1"/>
    <w:rsid w:val="007313F3"/>
    <w:rsid w:val="0073171D"/>
    <w:rsid w:val="007317D9"/>
    <w:rsid w:val="0073249E"/>
    <w:rsid w:val="00732549"/>
    <w:rsid w:val="00732589"/>
    <w:rsid w:val="00732C46"/>
    <w:rsid w:val="00732F31"/>
    <w:rsid w:val="007332CD"/>
    <w:rsid w:val="00733899"/>
    <w:rsid w:val="00733B07"/>
    <w:rsid w:val="00733C15"/>
    <w:rsid w:val="00734604"/>
    <w:rsid w:val="00734618"/>
    <w:rsid w:val="0073467F"/>
    <w:rsid w:val="0073489A"/>
    <w:rsid w:val="00734973"/>
    <w:rsid w:val="00734DC1"/>
    <w:rsid w:val="0073570A"/>
    <w:rsid w:val="00735AC7"/>
    <w:rsid w:val="00735C45"/>
    <w:rsid w:val="00735D00"/>
    <w:rsid w:val="00736011"/>
    <w:rsid w:val="0073626B"/>
    <w:rsid w:val="00736DE0"/>
    <w:rsid w:val="007378ED"/>
    <w:rsid w:val="00740020"/>
    <w:rsid w:val="007401D3"/>
    <w:rsid w:val="00740294"/>
    <w:rsid w:val="00740DCF"/>
    <w:rsid w:val="00740EFB"/>
    <w:rsid w:val="0074149A"/>
    <w:rsid w:val="00741ABA"/>
    <w:rsid w:val="00741E53"/>
    <w:rsid w:val="0074268E"/>
    <w:rsid w:val="00742BBE"/>
    <w:rsid w:val="007435F3"/>
    <w:rsid w:val="007438C0"/>
    <w:rsid w:val="00743EE9"/>
    <w:rsid w:val="007442B8"/>
    <w:rsid w:val="00744BF2"/>
    <w:rsid w:val="00744E95"/>
    <w:rsid w:val="0074564D"/>
    <w:rsid w:val="007458CB"/>
    <w:rsid w:val="0074629D"/>
    <w:rsid w:val="00746835"/>
    <w:rsid w:val="00746EAD"/>
    <w:rsid w:val="00746F0A"/>
    <w:rsid w:val="007474C6"/>
    <w:rsid w:val="00747870"/>
    <w:rsid w:val="00750A94"/>
    <w:rsid w:val="0075129E"/>
    <w:rsid w:val="00751ADB"/>
    <w:rsid w:val="00751B3D"/>
    <w:rsid w:val="007526FE"/>
    <w:rsid w:val="00752A6E"/>
    <w:rsid w:val="00752A8F"/>
    <w:rsid w:val="00752BCA"/>
    <w:rsid w:val="00752C6E"/>
    <w:rsid w:val="007534F2"/>
    <w:rsid w:val="00753C92"/>
    <w:rsid w:val="00753F05"/>
    <w:rsid w:val="00754543"/>
    <w:rsid w:val="00754AA0"/>
    <w:rsid w:val="00755347"/>
    <w:rsid w:val="00755379"/>
    <w:rsid w:val="00755479"/>
    <w:rsid w:val="007557CD"/>
    <w:rsid w:val="0075695A"/>
    <w:rsid w:val="00756D5A"/>
    <w:rsid w:val="007572AA"/>
    <w:rsid w:val="00757C12"/>
    <w:rsid w:val="007603DB"/>
    <w:rsid w:val="00760C58"/>
    <w:rsid w:val="00760C89"/>
    <w:rsid w:val="00761054"/>
    <w:rsid w:val="007610B5"/>
    <w:rsid w:val="007617C3"/>
    <w:rsid w:val="00761CD0"/>
    <w:rsid w:val="00761FF4"/>
    <w:rsid w:val="00762CAB"/>
    <w:rsid w:val="00762EDE"/>
    <w:rsid w:val="00762FAD"/>
    <w:rsid w:val="0076323F"/>
    <w:rsid w:val="00763980"/>
    <w:rsid w:val="00763B2F"/>
    <w:rsid w:val="00763C9F"/>
    <w:rsid w:val="00763D74"/>
    <w:rsid w:val="007645CA"/>
    <w:rsid w:val="00764C42"/>
    <w:rsid w:val="00765293"/>
    <w:rsid w:val="007662A5"/>
    <w:rsid w:val="00766388"/>
    <w:rsid w:val="007665A6"/>
    <w:rsid w:val="007667AE"/>
    <w:rsid w:val="00766D48"/>
    <w:rsid w:val="00766DB4"/>
    <w:rsid w:val="007671BE"/>
    <w:rsid w:val="007676BA"/>
    <w:rsid w:val="00767C3C"/>
    <w:rsid w:val="00770492"/>
    <w:rsid w:val="00770574"/>
    <w:rsid w:val="007710A0"/>
    <w:rsid w:val="0077143E"/>
    <w:rsid w:val="00771989"/>
    <w:rsid w:val="00771C2F"/>
    <w:rsid w:val="00772545"/>
    <w:rsid w:val="00772E01"/>
    <w:rsid w:val="00772EF5"/>
    <w:rsid w:val="00773225"/>
    <w:rsid w:val="007747DB"/>
    <w:rsid w:val="00774B96"/>
    <w:rsid w:val="007753A8"/>
    <w:rsid w:val="00775619"/>
    <w:rsid w:val="0077577A"/>
    <w:rsid w:val="0077593C"/>
    <w:rsid w:val="00775E7B"/>
    <w:rsid w:val="00776280"/>
    <w:rsid w:val="007766A9"/>
    <w:rsid w:val="0077671B"/>
    <w:rsid w:val="00777853"/>
    <w:rsid w:val="0078092D"/>
    <w:rsid w:val="00780A9A"/>
    <w:rsid w:val="00780BC6"/>
    <w:rsid w:val="00780D81"/>
    <w:rsid w:val="00780DD9"/>
    <w:rsid w:val="00780F3A"/>
    <w:rsid w:val="0078139C"/>
    <w:rsid w:val="0078335B"/>
    <w:rsid w:val="00783517"/>
    <w:rsid w:val="00783819"/>
    <w:rsid w:val="00783C00"/>
    <w:rsid w:val="0078417C"/>
    <w:rsid w:val="00784249"/>
    <w:rsid w:val="00784592"/>
    <w:rsid w:val="00785DD7"/>
    <w:rsid w:val="007866D9"/>
    <w:rsid w:val="00787782"/>
    <w:rsid w:val="00787EC4"/>
    <w:rsid w:val="0079034E"/>
    <w:rsid w:val="007918AB"/>
    <w:rsid w:val="00791BB8"/>
    <w:rsid w:val="007922B4"/>
    <w:rsid w:val="0079250F"/>
    <w:rsid w:val="007926F5"/>
    <w:rsid w:val="00792800"/>
    <w:rsid w:val="00792D10"/>
    <w:rsid w:val="00793107"/>
    <w:rsid w:val="0079351A"/>
    <w:rsid w:val="00793546"/>
    <w:rsid w:val="0079367F"/>
    <w:rsid w:val="00793912"/>
    <w:rsid w:val="00794656"/>
    <w:rsid w:val="00794B8C"/>
    <w:rsid w:val="00794F3B"/>
    <w:rsid w:val="00795108"/>
    <w:rsid w:val="007954D2"/>
    <w:rsid w:val="0079561F"/>
    <w:rsid w:val="00795768"/>
    <w:rsid w:val="0079593F"/>
    <w:rsid w:val="00795B25"/>
    <w:rsid w:val="007960A4"/>
    <w:rsid w:val="007961A0"/>
    <w:rsid w:val="00796918"/>
    <w:rsid w:val="00796DBC"/>
    <w:rsid w:val="00796FD8"/>
    <w:rsid w:val="00797005"/>
    <w:rsid w:val="00797DF6"/>
    <w:rsid w:val="007A025C"/>
    <w:rsid w:val="007A0338"/>
    <w:rsid w:val="007A0910"/>
    <w:rsid w:val="007A0D01"/>
    <w:rsid w:val="007A1206"/>
    <w:rsid w:val="007A12CC"/>
    <w:rsid w:val="007A1473"/>
    <w:rsid w:val="007A160F"/>
    <w:rsid w:val="007A162D"/>
    <w:rsid w:val="007A1750"/>
    <w:rsid w:val="007A1B96"/>
    <w:rsid w:val="007A2029"/>
    <w:rsid w:val="007A263A"/>
    <w:rsid w:val="007A3192"/>
    <w:rsid w:val="007A3B59"/>
    <w:rsid w:val="007A3E38"/>
    <w:rsid w:val="007A4D89"/>
    <w:rsid w:val="007A506D"/>
    <w:rsid w:val="007A5375"/>
    <w:rsid w:val="007A5492"/>
    <w:rsid w:val="007A5AA6"/>
    <w:rsid w:val="007A5BCF"/>
    <w:rsid w:val="007A6126"/>
    <w:rsid w:val="007A6237"/>
    <w:rsid w:val="007A636E"/>
    <w:rsid w:val="007A63CE"/>
    <w:rsid w:val="007A64CB"/>
    <w:rsid w:val="007A688E"/>
    <w:rsid w:val="007A6FC0"/>
    <w:rsid w:val="007A732F"/>
    <w:rsid w:val="007A747B"/>
    <w:rsid w:val="007A7B9E"/>
    <w:rsid w:val="007A7F96"/>
    <w:rsid w:val="007B0571"/>
    <w:rsid w:val="007B16F1"/>
    <w:rsid w:val="007B19C2"/>
    <w:rsid w:val="007B1AAB"/>
    <w:rsid w:val="007B1AE0"/>
    <w:rsid w:val="007B1F6A"/>
    <w:rsid w:val="007B1FE5"/>
    <w:rsid w:val="007B21D3"/>
    <w:rsid w:val="007B28E7"/>
    <w:rsid w:val="007B2984"/>
    <w:rsid w:val="007B2C00"/>
    <w:rsid w:val="007B2CD5"/>
    <w:rsid w:val="007B2EBE"/>
    <w:rsid w:val="007B2EC6"/>
    <w:rsid w:val="007B3944"/>
    <w:rsid w:val="007B3A10"/>
    <w:rsid w:val="007B43BC"/>
    <w:rsid w:val="007B43E5"/>
    <w:rsid w:val="007B444C"/>
    <w:rsid w:val="007B52FB"/>
    <w:rsid w:val="007B5378"/>
    <w:rsid w:val="007B57AF"/>
    <w:rsid w:val="007B747C"/>
    <w:rsid w:val="007B75EB"/>
    <w:rsid w:val="007B7C56"/>
    <w:rsid w:val="007C0340"/>
    <w:rsid w:val="007C0546"/>
    <w:rsid w:val="007C08A6"/>
    <w:rsid w:val="007C109F"/>
    <w:rsid w:val="007C13DB"/>
    <w:rsid w:val="007C1CEB"/>
    <w:rsid w:val="007C1E32"/>
    <w:rsid w:val="007C1FE6"/>
    <w:rsid w:val="007C2F5B"/>
    <w:rsid w:val="007C307E"/>
    <w:rsid w:val="007C3D3B"/>
    <w:rsid w:val="007C42AB"/>
    <w:rsid w:val="007C4F0B"/>
    <w:rsid w:val="007C613A"/>
    <w:rsid w:val="007C635B"/>
    <w:rsid w:val="007C650F"/>
    <w:rsid w:val="007C7C65"/>
    <w:rsid w:val="007C7D41"/>
    <w:rsid w:val="007C7FE1"/>
    <w:rsid w:val="007D082A"/>
    <w:rsid w:val="007D11DD"/>
    <w:rsid w:val="007D128A"/>
    <w:rsid w:val="007D1525"/>
    <w:rsid w:val="007D1A36"/>
    <w:rsid w:val="007D2352"/>
    <w:rsid w:val="007D23A8"/>
    <w:rsid w:val="007D2878"/>
    <w:rsid w:val="007D2F04"/>
    <w:rsid w:val="007D378D"/>
    <w:rsid w:val="007D3946"/>
    <w:rsid w:val="007D47E7"/>
    <w:rsid w:val="007D4A94"/>
    <w:rsid w:val="007D5011"/>
    <w:rsid w:val="007D50C3"/>
    <w:rsid w:val="007D56F3"/>
    <w:rsid w:val="007D59C8"/>
    <w:rsid w:val="007D5D6C"/>
    <w:rsid w:val="007D5E54"/>
    <w:rsid w:val="007D6258"/>
    <w:rsid w:val="007D6302"/>
    <w:rsid w:val="007D68CD"/>
    <w:rsid w:val="007D7AE6"/>
    <w:rsid w:val="007D7FB2"/>
    <w:rsid w:val="007E00FE"/>
    <w:rsid w:val="007E19F5"/>
    <w:rsid w:val="007E2177"/>
    <w:rsid w:val="007E230D"/>
    <w:rsid w:val="007E2858"/>
    <w:rsid w:val="007E33C5"/>
    <w:rsid w:val="007E36D6"/>
    <w:rsid w:val="007E375E"/>
    <w:rsid w:val="007E3ECA"/>
    <w:rsid w:val="007E3F74"/>
    <w:rsid w:val="007E4062"/>
    <w:rsid w:val="007E5219"/>
    <w:rsid w:val="007E54BB"/>
    <w:rsid w:val="007E54E0"/>
    <w:rsid w:val="007E5B2C"/>
    <w:rsid w:val="007E5F18"/>
    <w:rsid w:val="007E6F9C"/>
    <w:rsid w:val="007E735B"/>
    <w:rsid w:val="007E74A0"/>
    <w:rsid w:val="007F02A5"/>
    <w:rsid w:val="007F0501"/>
    <w:rsid w:val="007F0673"/>
    <w:rsid w:val="007F096D"/>
    <w:rsid w:val="007F09A4"/>
    <w:rsid w:val="007F270E"/>
    <w:rsid w:val="007F2BC8"/>
    <w:rsid w:val="007F2FEA"/>
    <w:rsid w:val="007F3902"/>
    <w:rsid w:val="007F4028"/>
    <w:rsid w:val="007F419F"/>
    <w:rsid w:val="007F4563"/>
    <w:rsid w:val="007F49DB"/>
    <w:rsid w:val="007F4A08"/>
    <w:rsid w:val="007F4DD9"/>
    <w:rsid w:val="007F5E96"/>
    <w:rsid w:val="007F648C"/>
    <w:rsid w:val="007F69DE"/>
    <w:rsid w:val="007F7343"/>
    <w:rsid w:val="007F7843"/>
    <w:rsid w:val="007F7AE4"/>
    <w:rsid w:val="00800344"/>
    <w:rsid w:val="0080084D"/>
    <w:rsid w:val="00800ADC"/>
    <w:rsid w:val="0080185B"/>
    <w:rsid w:val="00801D96"/>
    <w:rsid w:val="00801E4E"/>
    <w:rsid w:val="00803541"/>
    <w:rsid w:val="00803564"/>
    <w:rsid w:val="00803741"/>
    <w:rsid w:val="00803997"/>
    <w:rsid w:val="00804131"/>
    <w:rsid w:val="00804D91"/>
    <w:rsid w:val="00805760"/>
    <w:rsid w:val="00805E60"/>
    <w:rsid w:val="00806132"/>
    <w:rsid w:val="00810155"/>
    <w:rsid w:val="00810F92"/>
    <w:rsid w:val="008119EE"/>
    <w:rsid w:val="00811D5B"/>
    <w:rsid w:val="00811FD7"/>
    <w:rsid w:val="00811FFF"/>
    <w:rsid w:val="008122FB"/>
    <w:rsid w:val="008124BC"/>
    <w:rsid w:val="0081289C"/>
    <w:rsid w:val="00812F5E"/>
    <w:rsid w:val="00813092"/>
    <w:rsid w:val="00813B0E"/>
    <w:rsid w:val="00813DC8"/>
    <w:rsid w:val="0081417B"/>
    <w:rsid w:val="00814354"/>
    <w:rsid w:val="00814819"/>
    <w:rsid w:val="00814A59"/>
    <w:rsid w:val="00814C8E"/>
    <w:rsid w:val="0081508E"/>
    <w:rsid w:val="008151FE"/>
    <w:rsid w:val="0081521C"/>
    <w:rsid w:val="008154F3"/>
    <w:rsid w:val="008158F9"/>
    <w:rsid w:val="008168E8"/>
    <w:rsid w:val="00816CAB"/>
    <w:rsid w:val="00816DFB"/>
    <w:rsid w:val="008171CA"/>
    <w:rsid w:val="008171D6"/>
    <w:rsid w:val="008179F5"/>
    <w:rsid w:val="00817A71"/>
    <w:rsid w:val="00817DE5"/>
    <w:rsid w:val="0082031C"/>
    <w:rsid w:val="008207F6"/>
    <w:rsid w:val="00820BFC"/>
    <w:rsid w:val="00820EA0"/>
    <w:rsid w:val="00820F08"/>
    <w:rsid w:val="008210B7"/>
    <w:rsid w:val="008211DD"/>
    <w:rsid w:val="0082210C"/>
    <w:rsid w:val="00822703"/>
    <w:rsid w:val="008227D1"/>
    <w:rsid w:val="00822B03"/>
    <w:rsid w:val="008231F7"/>
    <w:rsid w:val="00823423"/>
    <w:rsid w:val="00823770"/>
    <w:rsid w:val="00823A06"/>
    <w:rsid w:val="00823EDA"/>
    <w:rsid w:val="00825185"/>
    <w:rsid w:val="00826266"/>
    <w:rsid w:val="00826338"/>
    <w:rsid w:val="00826535"/>
    <w:rsid w:val="00826E5A"/>
    <w:rsid w:val="008272AB"/>
    <w:rsid w:val="008272BB"/>
    <w:rsid w:val="0082734B"/>
    <w:rsid w:val="008273AC"/>
    <w:rsid w:val="00827417"/>
    <w:rsid w:val="00827519"/>
    <w:rsid w:val="00830091"/>
    <w:rsid w:val="00830383"/>
    <w:rsid w:val="00830512"/>
    <w:rsid w:val="008305EB"/>
    <w:rsid w:val="00830812"/>
    <w:rsid w:val="0083178B"/>
    <w:rsid w:val="00831C07"/>
    <w:rsid w:val="00832245"/>
    <w:rsid w:val="00832912"/>
    <w:rsid w:val="008329E1"/>
    <w:rsid w:val="00832B93"/>
    <w:rsid w:val="00832DF4"/>
    <w:rsid w:val="00833EC2"/>
    <w:rsid w:val="0083440B"/>
    <w:rsid w:val="008346C0"/>
    <w:rsid w:val="00834868"/>
    <w:rsid w:val="00834B4A"/>
    <w:rsid w:val="00837CC0"/>
    <w:rsid w:val="00837CF3"/>
    <w:rsid w:val="00840044"/>
    <w:rsid w:val="00840EEC"/>
    <w:rsid w:val="0084110F"/>
    <w:rsid w:val="00841FBC"/>
    <w:rsid w:val="0084239F"/>
    <w:rsid w:val="00842408"/>
    <w:rsid w:val="00842444"/>
    <w:rsid w:val="00843244"/>
    <w:rsid w:val="00843334"/>
    <w:rsid w:val="0084396E"/>
    <w:rsid w:val="00843D17"/>
    <w:rsid w:val="00843FD9"/>
    <w:rsid w:val="00844245"/>
    <w:rsid w:val="00844361"/>
    <w:rsid w:val="008444D1"/>
    <w:rsid w:val="00844BDF"/>
    <w:rsid w:val="008456AA"/>
    <w:rsid w:val="00845A29"/>
    <w:rsid w:val="008464EE"/>
    <w:rsid w:val="00847310"/>
    <w:rsid w:val="0084738F"/>
    <w:rsid w:val="00847574"/>
    <w:rsid w:val="00850C52"/>
    <w:rsid w:val="00850EA2"/>
    <w:rsid w:val="00851B0B"/>
    <w:rsid w:val="00852142"/>
    <w:rsid w:val="00852358"/>
    <w:rsid w:val="008523C3"/>
    <w:rsid w:val="008525EB"/>
    <w:rsid w:val="00852E05"/>
    <w:rsid w:val="008530C2"/>
    <w:rsid w:val="00853BBB"/>
    <w:rsid w:val="00853D48"/>
    <w:rsid w:val="00853EA2"/>
    <w:rsid w:val="00854635"/>
    <w:rsid w:val="00854F7C"/>
    <w:rsid w:val="0085509E"/>
    <w:rsid w:val="008555C7"/>
    <w:rsid w:val="00855605"/>
    <w:rsid w:val="00855912"/>
    <w:rsid w:val="0085613E"/>
    <w:rsid w:val="008564F5"/>
    <w:rsid w:val="0085663A"/>
    <w:rsid w:val="00856715"/>
    <w:rsid w:val="00856B1C"/>
    <w:rsid w:val="00856B64"/>
    <w:rsid w:val="00856F7A"/>
    <w:rsid w:val="008576D7"/>
    <w:rsid w:val="00857F28"/>
    <w:rsid w:val="008603E7"/>
    <w:rsid w:val="00860954"/>
    <w:rsid w:val="008616FE"/>
    <w:rsid w:val="008621A0"/>
    <w:rsid w:val="0086232D"/>
    <w:rsid w:val="00862871"/>
    <w:rsid w:val="0086344F"/>
    <w:rsid w:val="008638BD"/>
    <w:rsid w:val="00863C93"/>
    <w:rsid w:val="00863CE0"/>
    <w:rsid w:val="00864940"/>
    <w:rsid w:val="008649DC"/>
    <w:rsid w:val="00864BBC"/>
    <w:rsid w:val="00864D94"/>
    <w:rsid w:val="00864E99"/>
    <w:rsid w:val="00864F12"/>
    <w:rsid w:val="00864FFE"/>
    <w:rsid w:val="008650C1"/>
    <w:rsid w:val="00865F1F"/>
    <w:rsid w:val="0086613F"/>
    <w:rsid w:val="008665BA"/>
    <w:rsid w:val="008665C0"/>
    <w:rsid w:val="008666B0"/>
    <w:rsid w:val="00866AFD"/>
    <w:rsid w:val="00866B00"/>
    <w:rsid w:val="008676C2"/>
    <w:rsid w:val="00867744"/>
    <w:rsid w:val="008677B1"/>
    <w:rsid w:val="00867AD0"/>
    <w:rsid w:val="00867F91"/>
    <w:rsid w:val="00870502"/>
    <w:rsid w:val="008707B5"/>
    <w:rsid w:val="00870970"/>
    <w:rsid w:val="00870E5F"/>
    <w:rsid w:val="00871920"/>
    <w:rsid w:val="00872AA0"/>
    <w:rsid w:val="0087306E"/>
    <w:rsid w:val="008730BB"/>
    <w:rsid w:val="00873604"/>
    <w:rsid w:val="00874053"/>
    <w:rsid w:val="00874DA9"/>
    <w:rsid w:val="00874F8D"/>
    <w:rsid w:val="00875488"/>
    <w:rsid w:val="00875A31"/>
    <w:rsid w:val="00875C5C"/>
    <w:rsid w:val="00876188"/>
    <w:rsid w:val="008761BB"/>
    <w:rsid w:val="0087679E"/>
    <w:rsid w:val="00876A1A"/>
    <w:rsid w:val="00876C61"/>
    <w:rsid w:val="00877287"/>
    <w:rsid w:val="008772DF"/>
    <w:rsid w:val="008777A0"/>
    <w:rsid w:val="00877CAD"/>
    <w:rsid w:val="00880000"/>
    <w:rsid w:val="00880123"/>
    <w:rsid w:val="00880750"/>
    <w:rsid w:val="00880C7A"/>
    <w:rsid w:val="00880F41"/>
    <w:rsid w:val="00881CB6"/>
    <w:rsid w:val="00882047"/>
    <w:rsid w:val="00882294"/>
    <w:rsid w:val="008823C4"/>
    <w:rsid w:val="00883286"/>
    <w:rsid w:val="00884693"/>
    <w:rsid w:val="008847AF"/>
    <w:rsid w:val="0088666D"/>
    <w:rsid w:val="008868FA"/>
    <w:rsid w:val="008869F7"/>
    <w:rsid w:val="00886B79"/>
    <w:rsid w:val="008879D2"/>
    <w:rsid w:val="00887F36"/>
    <w:rsid w:val="0089071F"/>
    <w:rsid w:val="00890856"/>
    <w:rsid w:val="00890FD1"/>
    <w:rsid w:val="008916E3"/>
    <w:rsid w:val="00891CD9"/>
    <w:rsid w:val="00891CE7"/>
    <w:rsid w:val="00891DDE"/>
    <w:rsid w:val="00893E25"/>
    <w:rsid w:val="00894A81"/>
    <w:rsid w:val="00894DDD"/>
    <w:rsid w:val="00894FD8"/>
    <w:rsid w:val="00894FDB"/>
    <w:rsid w:val="008952A3"/>
    <w:rsid w:val="00895A50"/>
    <w:rsid w:val="00895C9C"/>
    <w:rsid w:val="00896C0C"/>
    <w:rsid w:val="00896C1D"/>
    <w:rsid w:val="00896F5E"/>
    <w:rsid w:val="00897A54"/>
    <w:rsid w:val="00897EA6"/>
    <w:rsid w:val="00897FA6"/>
    <w:rsid w:val="008A0CD3"/>
    <w:rsid w:val="008A0E6F"/>
    <w:rsid w:val="008A12A4"/>
    <w:rsid w:val="008A20A6"/>
    <w:rsid w:val="008A23DD"/>
    <w:rsid w:val="008A2D68"/>
    <w:rsid w:val="008A3EF0"/>
    <w:rsid w:val="008A45B7"/>
    <w:rsid w:val="008A490C"/>
    <w:rsid w:val="008A4B39"/>
    <w:rsid w:val="008A4CE9"/>
    <w:rsid w:val="008A5DC9"/>
    <w:rsid w:val="008A6198"/>
    <w:rsid w:val="008A61D2"/>
    <w:rsid w:val="008A654A"/>
    <w:rsid w:val="008A67D5"/>
    <w:rsid w:val="008A68E9"/>
    <w:rsid w:val="008A6A79"/>
    <w:rsid w:val="008A6ACF"/>
    <w:rsid w:val="008A762C"/>
    <w:rsid w:val="008A7889"/>
    <w:rsid w:val="008B01E2"/>
    <w:rsid w:val="008B02B2"/>
    <w:rsid w:val="008B02D5"/>
    <w:rsid w:val="008B03B7"/>
    <w:rsid w:val="008B0BB1"/>
    <w:rsid w:val="008B0C2F"/>
    <w:rsid w:val="008B0DF0"/>
    <w:rsid w:val="008B1023"/>
    <w:rsid w:val="008B12DE"/>
    <w:rsid w:val="008B170E"/>
    <w:rsid w:val="008B1788"/>
    <w:rsid w:val="008B17C4"/>
    <w:rsid w:val="008B1EE4"/>
    <w:rsid w:val="008B2305"/>
    <w:rsid w:val="008B24C7"/>
    <w:rsid w:val="008B297F"/>
    <w:rsid w:val="008B2A40"/>
    <w:rsid w:val="008B2A88"/>
    <w:rsid w:val="008B2F01"/>
    <w:rsid w:val="008B2F83"/>
    <w:rsid w:val="008B3034"/>
    <w:rsid w:val="008B3106"/>
    <w:rsid w:val="008B36B5"/>
    <w:rsid w:val="008B4A9F"/>
    <w:rsid w:val="008B51E0"/>
    <w:rsid w:val="008B58AE"/>
    <w:rsid w:val="008B5CFF"/>
    <w:rsid w:val="008B6205"/>
    <w:rsid w:val="008B68CB"/>
    <w:rsid w:val="008B6B88"/>
    <w:rsid w:val="008B72A3"/>
    <w:rsid w:val="008B7BCC"/>
    <w:rsid w:val="008C0F75"/>
    <w:rsid w:val="008C130D"/>
    <w:rsid w:val="008C1434"/>
    <w:rsid w:val="008C1B75"/>
    <w:rsid w:val="008C1D61"/>
    <w:rsid w:val="008C217A"/>
    <w:rsid w:val="008C323A"/>
    <w:rsid w:val="008C4261"/>
    <w:rsid w:val="008C433E"/>
    <w:rsid w:val="008C515A"/>
    <w:rsid w:val="008C6042"/>
    <w:rsid w:val="008C643E"/>
    <w:rsid w:val="008C66E4"/>
    <w:rsid w:val="008C6A7F"/>
    <w:rsid w:val="008C6C98"/>
    <w:rsid w:val="008C6D6A"/>
    <w:rsid w:val="008C6EA0"/>
    <w:rsid w:val="008C6F1F"/>
    <w:rsid w:val="008C74CB"/>
    <w:rsid w:val="008D1601"/>
    <w:rsid w:val="008D1DEA"/>
    <w:rsid w:val="008D258E"/>
    <w:rsid w:val="008D26A0"/>
    <w:rsid w:val="008D2AA8"/>
    <w:rsid w:val="008D34E8"/>
    <w:rsid w:val="008D3538"/>
    <w:rsid w:val="008D3DC2"/>
    <w:rsid w:val="008D48A1"/>
    <w:rsid w:val="008D4F3E"/>
    <w:rsid w:val="008D52CF"/>
    <w:rsid w:val="008D5525"/>
    <w:rsid w:val="008D5B57"/>
    <w:rsid w:val="008D6429"/>
    <w:rsid w:val="008D6572"/>
    <w:rsid w:val="008D7A9A"/>
    <w:rsid w:val="008D7FA1"/>
    <w:rsid w:val="008E04CB"/>
    <w:rsid w:val="008E0558"/>
    <w:rsid w:val="008E0E09"/>
    <w:rsid w:val="008E1485"/>
    <w:rsid w:val="008E1786"/>
    <w:rsid w:val="008E189E"/>
    <w:rsid w:val="008E333F"/>
    <w:rsid w:val="008E3A89"/>
    <w:rsid w:val="008E4566"/>
    <w:rsid w:val="008E4DF3"/>
    <w:rsid w:val="008E506C"/>
    <w:rsid w:val="008E5B95"/>
    <w:rsid w:val="008E5BC9"/>
    <w:rsid w:val="008E693E"/>
    <w:rsid w:val="008E6A86"/>
    <w:rsid w:val="008E6B80"/>
    <w:rsid w:val="008E6BE6"/>
    <w:rsid w:val="008E6BED"/>
    <w:rsid w:val="008E6EC0"/>
    <w:rsid w:val="008E7430"/>
    <w:rsid w:val="008E7704"/>
    <w:rsid w:val="008E7C7D"/>
    <w:rsid w:val="008F018F"/>
    <w:rsid w:val="008F0451"/>
    <w:rsid w:val="008F0BC3"/>
    <w:rsid w:val="008F0C46"/>
    <w:rsid w:val="008F10AF"/>
    <w:rsid w:val="008F1457"/>
    <w:rsid w:val="008F1C6A"/>
    <w:rsid w:val="008F1CAF"/>
    <w:rsid w:val="008F2BD6"/>
    <w:rsid w:val="008F2E10"/>
    <w:rsid w:val="008F420A"/>
    <w:rsid w:val="008F4593"/>
    <w:rsid w:val="008F4FFB"/>
    <w:rsid w:val="008F533C"/>
    <w:rsid w:val="008F5421"/>
    <w:rsid w:val="008F61A2"/>
    <w:rsid w:val="008F67AC"/>
    <w:rsid w:val="008F6837"/>
    <w:rsid w:val="008F68DD"/>
    <w:rsid w:val="008F6BAF"/>
    <w:rsid w:val="008F6D01"/>
    <w:rsid w:val="008F70FD"/>
    <w:rsid w:val="008F74F5"/>
    <w:rsid w:val="008F7AD4"/>
    <w:rsid w:val="008F7AF6"/>
    <w:rsid w:val="0090014A"/>
    <w:rsid w:val="00900179"/>
    <w:rsid w:val="00900938"/>
    <w:rsid w:val="00900A2F"/>
    <w:rsid w:val="00901AD6"/>
    <w:rsid w:val="00901F8C"/>
    <w:rsid w:val="009020FC"/>
    <w:rsid w:val="00902333"/>
    <w:rsid w:val="00902B17"/>
    <w:rsid w:val="00902F14"/>
    <w:rsid w:val="00903D03"/>
    <w:rsid w:val="00903FAC"/>
    <w:rsid w:val="00904BF7"/>
    <w:rsid w:val="00905AE2"/>
    <w:rsid w:val="00906563"/>
    <w:rsid w:val="00906A54"/>
    <w:rsid w:val="0090765D"/>
    <w:rsid w:val="00910517"/>
    <w:rsid w:val="009107BF"/>
    <w:rsid w:val="009116DC"/>
    <w:rsid w:val="009118E8"/>
    <w:rsid w:val="00912123"/>
    <w:rsid w:val="00912D67"/>
    <w:rsid w:val="00914B75"/>
    <w:rsid w:val="00914B7B"/>
    <w:rsid w:val="00914B8F"/>
    <w:rsid w:val="009152CB"/>
    <w:rsid w:val="00915FC2"/>
    <w:rsid w:val="00915FCD"/>
    <w:rsid w:val="009160C2"/>
    <w:rsid w:val="00916C80"/>
    <w:rsid w:val="0091770E"/>
    <w:rsid w:val="009219FF"/>
    <w:rsid w:val="00921A06"/>
    <w:rsid w:val="00921C08"/>
    <w:rsid w:val="00922947"/>
    <w:rsid w:val="00923245"/>
    <w:rsid w:val="009234AB"/>
    <w:rsid w:val="00923DBA"/>
    <w:rsid w:val="009242CC"/>
    <w:rsid w:val="00924BF2"/>
    <w:rsid w:val="00924FAA"/>
    <w:rsid w:val="00925CBC"/>
    <w:rsid w:val="00926497"/>
    <w:rsid w:val="009266C5"/>
    <w:rsid w:val="00926E2A"/>
    <w:rsid w:val="00926F6C"/>
    <w:rsid w:val="009270A4"/>
    <w:rsid w:val="00927305"/>
    <w:rsid w:val="009273D1"/>
    <w:rsid w:val="00927632"/>
    <w:rsid w:val="0092788B"/>
    <w:rsid w:val="00927A43"/>
    <w:rsid w:val="009300CE"/>
    <w:rsid w:val="009301AE"/>
    <w:rsid w:val="00930222"/>
    <w:rsid w:val="00930C9C"/>
    <w:rsid w:val="00930EAE"/>
    <w:rsid w:val="009313C5"/>
    <w:rsid w:val="009316DF"/>
    <w:rsid w:val="00931A2A"/>
    <w:rsid w:val="00931E62"/>
    <w:rsid w:val="00931F04"/>
    <w:rsid w:val="00932057"/>
    <w:rsid w:val="009323A3"/>
    <w:rsid w:val="00932FB5"/>
    <w:rsid w:val="0093304D"/>
    <w:rsid w:val="00933079"/>
    <w:rsid w:val="0093311C"/>
    <w:rsid w:val="00933161"/>
    <w:rsid w:val="00933848"/>
    <w:rsid w:val="00933944"/>
    <w:rsid w:val="00933AC8"/>
    <w:rsid w:val="00934017"/>
    <w:rsid w:val="00934C03"/>
    <w:rsid w:val="00934C26"/>
    <w:rsid w:val="009356BF"/>
    <w:rsid w:val="00935742"/>
    <w:rsid w:val="00935F17"/>
    <w:rsid w:val="009364E7"/>
    <w:rsid w:val="00936B20"/>
    <w:rsid w:val="0093752C"/>
    <w:rsid w:val="00937620"/>
    <w:rsid w:val="00937889"/>
    <w:rsid w:val="00940513"/>
    <w:rsid w:val="009405F5"/>
    <w:rsid w:val="0094072B"/>
    <w:rsid w:val="00940F3E"/>
    <w:rsid w:val="009412E7"/>
    <w:rsid w:val="00941DA0"/>
    <w:rsid w:val="009429D1"/>
    <w:rsid w:val="00942EC0"/>
    <w:rsid w:val="00943008"/>
    <w:rsid w:val="00943589"/>
    <w:rsid w:val="00943ACD"/>
    <w:rsid w:val="00943BBA"/>
    <w:rsid w:val="009448E9"/>
    <w:rsid w:val="00944BDB"/>
    <w:rsid w:val="0094502B"/>
    <w:rsid w:val="00945687"/>
    <w:rsid w:val="00945D04"/>
    <w:rsid w:val="00945DE1"/>
    <w:rsid w:val="0094610B"/>
    <w:rsid w:val="009462D0"/>
    <w:rsid w:val="009466CC"/>
    <w:rsid w:val="009467F9"/>
    <w:rsid w:val="0094693B"/>
    <w:rsid w:val="00947181"/>
    <w:rsid w:val="0094723C"/>
    <w:rsid w:val="00947271"/>
    <w:rsid w:val="00947370"/>
    <w:rsid w:val="0095009F"/>
    <w:rsid w:val="009502B3"/>
    <w:rsid w:val="00950978"/>
    <w:rsid w:val="00950F86"/>
    <w:rsid w:val="0095100E"/>
    <w:rsid w:val="00951173"/>
    <w:rsid w:val="00951355"/>
    <w:rsid w:val="0095142F"/>
    <w:rsid w:val="009519ED"/>
    <w:rsid w:val="00951A89"/>
    <w:rsid w:val="00951DC5"/>
    <w:rsid w:val="0095264E"/>
    <w:rsid w:val="0095286F"/>
    <w:rsid w:val="00952A61"/>
    <w:rsid w:val="00952CC6"/>
    <w:rsid w:val="00952DCF"/>
    <w:rsid w:val="00953758"/>
    <w:rsid w:val="00954182"/>
    <w:rsid w:val="00955083"/>
    <w:rsid w:val="00955DFD"/>
    <w:rsid w:val="009566F6"/>
    <w:rsid w:val="00956E98"/>
    <w:rsid w:val="00956F7A"/>
    <w:rsid w:val="00957537"/>
    <w:rsid w:val="00960169"/>
    <w:rsid w:val="0096047B"/>
    <w:rsid w:val="009612A8"/>
    <w:rsid w:val="0096140A"/>
    <w:rsid w:val="00961C5D"/>
    <w:rsid w:val="00961F32"/>
    <w:rsid w:val="0096217B"/>
    <w:rsid w:val="00962214"/>
    <w:rsid w:val="00962662"/>
    <w:rsid w:val="00962673"/>
    <w:rsid w:val="00962773"/>
    <w:rsid w:val="009634ED"/>
    <w:rsid w:val="00963735"/>
    <w:rsid w:val="00963904"/>
    <w:rsid w:val="00963B31"/>
    <w:rsid w:val="00964104"/>
    <w:rsid w:val="00964257"/>
    <w:rsid w:val="009649BE"/>
    <w:rsid w:val="00964DE3"/>
    <w:rsid w:val="00965897"/>
    <w:rsid w:val="0096597A"/>
    <w:rsid w:val="00965DB6"/>
    <w:rsid w:val="00965F17"/>
    <w:rsid w:val="00966C99"/>
    <w:rsid w:val="00966F10"/>
    <w:rsid w:val="0097055E"/>
    <w:rsid w:val="00970574"/>
    <w:rsid w:val="00970B49"/>
    <w:rsid w:val="00970D36"/>
    <w:rsid w:val="00970EC1"/>
    <w:rsid w:val="0097105F"/>
    <w:rsid w:val="009711EC"/>
    <w:rsid w:val="009712D2"/>
    <w:rsid w:val="00971902"/>
    <w:rsid w:val="009730E2"/>
    <w:rsid w:val="00973288"/>
    <w:rsid w:val="0097435E"/>
    <w:rsid w:val="00975EC8"/>
    <w:rsid w:val="009762D5"/>
    <w:rsid w:val="00976ABE"/>
    <w:rsid w:val="00977002"/>
    <w:rsid w:val="00977074"/>
    <w:rsid w:val="00977308"/>
    <w:rsid w:val="00977CF1"/>
    <w:rsid w:val="00977E0D"/>
    <w:rsid w:val="00977F81"/>
    <w:rsid w:val="0098000F"/>
    <w:rsid w:val="00980266"/>
    <w:rsid w:val="009804CC"/>
    <w:rsid w:val="00980632"/>
    <w:rsid w:val="009808FD"/>
    <w:rsid w:val="0098091F"/>
    <w:rsid w:val="00980A60"/>
    <w:rsid w:val="00980A8E"/>
    <w:rsid w:val="00980BBA"/>
    <w:rsid w:val="00980DD6"/>
    <w:rsid w:val="00981854"/>
    <w:rsid w:val="00981FFF"/>
    <w:rsid w:val="0098243F"/>
    <w:rsid w:val="00982600"/>
    <w:rsid w:val="009828CE"/>
    <w:rsid w:val="0098349A"/>
    <w:rsid w:val="009837AC"/>
    <w:rsid w:val="00983942"/>
    <w:rsid w:val="00983BB1"/>
    <w:rsid w:val="00984578"/>
    <w:rsid w:val="00984597"/>
    <w:rsid w:val="00984A6D"/>
    <w:rsid w:val="00984F94"/>
    <w:rsid w:val="00985068"/>
    <w:rsid w:val="0098638B"/>
    <w:rsid w:val="009863BC"/>
    <w:rsid w:val="0098657A"/>
    <w:rsid w:val="00986B9E"/>
    <w:rsid w:val="00986F62"/>
    <w:rsid w:val="00987268"/>
    <w:rsid w:val="00987A1F"/>
    <w:rsid w:val="00987D46"/>
    <w:rsid w:val="00990202"/>
    <w:rsid w:val="00990257"/>
    <w:rsid w:val="00990397"/>
    <w:rsid w:val="009908B1"/>
    <w:rsid w:val="009909B4"/>
    <w:rsid w:val="0099219C"/>
    <w:rsid w:val="0099279A"/>
    <w:rsid w:val="009931B3"/>
    <w:rsid w:val="0099362D"/>
    <w:rsid w:val="00993BA2"/>
    <w:rsid w:val="009943B9"/>
    <w:rsid w:val="009946D0"/>
    <w:rsid w:val="00995ADF"/>
    <w:rsid w:val="009965E4"/>
    <w:rsid w:val="009966F7"/>
    <w:rsid w:val="00996826"/>
    <w:rsid w:val="00997393"/>
    <w:rsid w:val="0099766E"/>
    <w:rsid w:val="009A01D5"/>
    <w:rsid w:val="009A0FFC"/>
    <w:rsid w:val="009A1C5A"/>
    <w:rsid w:val="009A1CF8"/>
    <w:rsid w:val="009A1F40"/>
    <w:rsid w:val="009A21F0"/>
    <w:rsid w:val="009A2569"/>
    <w:rsid w:val="009A27CD"/>
    <w:rsid w:val="009A2F20"/>
    <w:rsid w:val="009A2F58"/>
    <w:rsid w:val="009A309E"/>
    <w:rsid w:val="009A3360"/>
    <w:rsid w:val="009A339E"/>
    <w:rsid w:val="009A34AA"/>
    <w:rsid w:val="009A4AA0"/>
    <w:rsid w:val="009A4FB7"/>
    <w:rsid w:val="009A5013"/>
    <w:rsid w:val="009A513D"/>
    <w:rsid w:val="009A53B9"/>
    <w:rsid w:val="009A56DD"/>
    <w:rsid w:val="009A5874"/>
    <w:rsid w:val="009A63F3"/>
    <w:rsid w:val="009A64CA"/>
    <w:rsid w:val="009A6A24"/>
    <w:rsid w:val="009A6FEF"/>
    <w:rsid w:val="009A76BB"/>
    <w:rsid w:val="009B01BD"/>
    <w:rsid w:val="009B0EAF"/>
    <w:rsid w:val="009B1836"/>
    <w:rsid w:val="009B23DF"/>
    <w:rsid w:val="009B291F"/>
    <w:rsid w:val="009B2A98"/>
    <w:rsid w:val="009B2C04"/>
    <w:rsid w:val="009B2C4B"/>
    <w:rsid w:val="009B36D8"/>
    <w:rsid w:val="009B379C"/>
    <w:rsid w:val="009B3841"/>
    <w:rsid w:val="009B4195"/>
    <w:rsid w:val="009B447A"/>
    <w:rsid w:val="009B57DB"/>
    <w:rsid w:val="009B5935"/>
    <w:rsid w:val="009B5B72"/>
    <w:rsid w:val="009B60BE"/>
    <w:rsid w:val="009B617C"/>
    <w:rsid w:val="009B6529"/>
    <w:rsid w:val="009B6907"/>
    <w:rsid w:val="009B730A"/>
    <w:rsid w:val="009B7C84"/>
    <w:rsid w:val="009B7D7C"/>
    <w:rsid w:val="009C0309"/>
    <w:rsid w:val="009C06C9"/>
    <w:rsid w:val="009C1287"/>
    <w:rsid w:val="009C13C5"/>
    <w:rsid w:val="009C14C7"/>
    <w:rsid w:val="009C1D7F"/>
    <w:rsid w:val="009C4983"/>
    <w:rsid w:val="009C532F"/>
    <w:rsid w:val="009C5592"/>
    <w:rsid w:val="009C5602"/>
    <w:rsid w:val="009C5837"/>
    <w:rsid w:val="009C5B55"/>
    <w:rsid w:val="009C5E6D"/>
    <w:rsid w:val="009C6A32"/>
    <w:rsid w:val="009C6B84"/>
    <w:rsid w:val="009C6EAD"/>
    <w:rsid w:val="009C713E"/>
    <w:rsid w:val="009C7419"/>
    <w:rsid w:val="009C76B4"/>
    <w:rsid w:val="009C797E"/>
    <w:rsid w:val="009C7ADF"/>
    <w:rsid w:val="009C7CE4"/>
    <w:rsid w:val="009D00D8"/>
    <w:rsid w:val="009D06A3"/>
    <w:rsid w:val="009D089D"/>
    <w:rsid w:val="009D098C"/>
    <w:rsid w:val="009D0B30"/>
    <w:rsid w:val="009D0C66"/>
    <w:rsid w:val="009D0F65"/>
    <w:rsid w:val="009D3116"/>
    <w:rsid w:val="009D3239"/>
    <w:rsid w:val="009D3E5E"/>
    <w:rsid w:val="009D3EE6"/>
    <w:rsid w:val="009D4146"/>
    <w:rsid w:val="009D528F"/>
    <w:rsid w:val="009D5496"/>
    <w:rsid w:val="009D5791"/>
    <w:rsid w:val="009D6223"/>
    <w:rsid w:val="009D623D"/>
    <w:rsid w:val="009D6786"/>
    <w:rsid w:val="009D7453"/>
    <w:rsid w:val="009D7914"/>
    <w:rsid w:val="009D7C58"/>
    <w:rsid w:val="009D7CAC"/>
    <w:rsid w:val="009D7D09"/>
    <w:rsid w:val="009E0002"/>
    <w:rsid w:val="009E0067"/>
    <w:rsid w:val="009E00F0"/>
    <w:rsid w:val="009E0541"/>
    <w:rsid w:val="009E0716"/>
    <w:rsid w:val="009E19FB"/>
    <w:rsid w:val="009E2934"/>
    <w:rsid w:val="009E2E7D"/>
    <w:rsid w:val="009E30EE"/>
    <w:rsid w:val="009E3130"/>
    <w:rsid w:val="009E3FE1"/>
    <w:rsid w:val="009E4237"/>
    <w:rsid w:val="009E427F"/>
    <w:rsid w:val="009E4BB4"/>
    <w:rsid w:val="009E5206"/>
    <w:rsid w:val="009E57F7"/>
    <w:rsid w:val="009E58FA"/>
    <w:rsid w:val="009E5C02"/>
    <w:rsid w:val="009E6AAD"/>
    <w:rsid w:val="009E78B3"/>
    <w:rsid w:val="009E7A27"/>
    <w:rsid w:val="009E7CC1"/>
    <w:rsid w:val="009F0733"/>
    <w:rsid w:val="009F0A98"/>
    <w:rsid w:val="009F1C9F"/>
    <w:rsid w:val="009F1EDD"/>
    <w:rsid w:val="009F293A"/>
    <w:rsid w:val="009F2BCA"/>
    <w:rsid w:val="009F2D39"/>
    <w:rsid w:val="009F2FA6"/>
    <w:rsid w:val="009F3004"/>
    <w:rsid w:val="009F313E"/>
    <w:rsid w:val="009F3A0B"/>
    <w:rsid w:val="009F45C6"/>
    <w:rsid w:val="009F4BCF"/>
    <w:rsid w:val="009F5B70"/>
    <w:rsid w:val="009F61E2"/>
    <w:rsid w:val="009F6595"/>
    <w:rsid w:val="009F79DF"/>
    <w:rsid w:val="009F7E17"/>
    <w:rsid w:val="009F7EC2"/>
    <w:rsid w:val="00A005D3"/>
    <w:rsid w:val="00A0078C"/>
    <w:rsid w:val="00A01262"/>
    <w:rsid w:val="00A0167A"/>
    <w:rsid w:val="00A01841"/>
    <w:rsid w:val="00A019EB"/>
    <w:rsid w:val="00A020DC"/>
    <w:rsid w:val="00A02557"/>
    <w:rsid w:val="00A02759"/>
    <w:rsid w:val="00A02EE0"/>
    <w:rsid w:val="00A02F2F"/>
    <w:rsid w:val="00A03800"/>
    <w:rsid w:val="00A0494E"/>
    <w:rsid w:val="00A05014"/>
    <w:rsid w:val="00A0505F"/>
    <w:rsid w:val="00A050D4"/>
    <w:rsid w:val="00A05598"/>
    <w:rsid w:val="00A059C5"/>
    <w:rsid w:val="00A059D9"/>
    <w:rsid w:val="00A05D2D"/>
    <w:rsid w:val="00A06229"/>
    <w:rsid w:val="00A0687C"/>
    <w:rsid w:val="00A068C6"/>
    <w:rsid w:val="00A069B9"/>
    <w:rsid w:val="00A1004D"/>
    <w:rsid w:val="00A105E2"/>
    <w:rsid w:val="00A10697"/>
    <w:rsid w:val="00A10821"/>
    <w:rsid w:val="00A10AAC"/>
    <w:rsid w:val="00A1208E"/>
    <w:rsid w:val="00A120FE"/>
    <w:rsid w:val="00A125D5"/>
    <w:rsid w:val="00A13C5A"/>
    <w:rsid w:val="00A13CE1"/>
    <w:rsid w:val="00A142E5"/>
    <w:rsid w:val="00A1463F"/>
    <w:rsid w:val="00A14B04"/>
    <w:rsid w:val="00A152A6"/>
    <w:rsid w:val="00A15B44"/>
    <w:rsid w:val="00A1625C"/>
    <w:rsid w:val="00A170FC"/>
    <w:rsid w:val="00A17145"/>
    <w:rsid w:val="00A179A5"/>
    <w:rsid w:val="00A2027B"/>
    <w:rsid w:val="00A20361"/>
    <w:rsid w:val="00A203FD"/>
    <w:rsid w:val="00A20A8B"/>
    <w:rsid w:val="00A21E8B"/>
    <w:rsid w:val="00A21EBA"/>
    <w:rsid w:val="00A2245D"/>
    <w:rsid w:val="00A2253D"/>
    <w:rsid w:val="00A2284A"/>
    <w:rsid w:val="00A228AD"/>
    <w:rsid w:val="00A237DF"/>
    <w:rsid w:val="00A23C28"/>
    <w:rsid w:val="00A23DAC"/>
    <w:rsid w:val="00A2435D"/>
    <w:rsid w:val="00A247A4"/>
    <w:rsid w:val="00A24B72"/>
    <w:rsid w:val="00A24B7D"/>
    <w:rsid w:val="00A24BBB"/>
    <w:rsid w:val="00A2526B"/>
    <w:rsid w:val="00A25B9C"/>
    <w:rsid w:val="00A25EFE"/>
    <w:rsid w:val="00A260FD"/>
    <w:rsid w:val="00A2611C"/>
    <w:rsid w:val="00A26216"/>
    <w:rsid w:val="00A26609"/>
    <w:rsid w:val="00A2672D"/>
    <w:rsid w:val="00A2678B"/>
    <w:rsid w:val="00A267BB"/>
    <w:rsid w:val="00A2681B"/>
    <w:rsid w:val="00A26C32"/>
    <w:rsid w:val="00A27042"/>
    <w:rsid w:val="00A2786F"/>
    <w:rsid w:val="00A2799C"/>
    <w:rsid w:val="00A27CCC"/>
    <w:rsid w:val="00A27EE2"/>
    <w:rsid w:val="00A30285"/>
    <w:rsid w:val="00A30992"/>
    <w:rsid w:val="00A310F9"/>
    <w:rsid w:val="00A31120"/>
    <w:rsid w:val="00A31216"/>
    <w:rsid w:val="00A313D7"/>
    <w:rsid w:val="00A31FFC"/>
    <w:rsid w:val="00A3279E"/>
    <w:rsid w:val="00A32804"/>
    <w:rsid w:val="00A32A09"/>
    <w:rsid w:val="00A32E24"/>
    <w:rsid w:val="00A3314F"/>
    <w:rsid w:val="00A33527"/>
    <w:rsid w:val="00A33B28"/>
    <w:rsid w:val="00A34304"/>
    <w:rsid w:val="00A349F6"/>
    <w:rsid w:val="00A3514B"/>
    <w:rsid w:val="00A373FD"/>
    <w:rsid w:val="00A375CE"/>
    <w:rsid w:val="00A4098E"/>
    <w:rsid w:val="00A40BAE"/>
    <w:rsid w:val="00A40BC6"/>
    <w:rsid w:val="00A40DAA"/>
    <w:rsid w:val="00A40E5E"/>
    <w:rsid w:val="00A415B3"/>
    <w:rsid w:val="00A41681"/>
    <w:rsid w:val="00A417F5"/>
    <w:rsid w:val="00A42146"/>
    <w:rsid w:val="00A42587"/>
    <w:rsid w:val="00A42CD6"/>
    <w:rsid w:val="00A42D7F"/>
    <w:rsid w:val="00A42FCE"/>
    <w:rsid w:val="00A4379C"/>
    <w:rsid w:val="00A4410C"/>
    <w:rsid w:val="00A446D2"/>
    <w:rsid w:val="00A446F8"/>
    <w:rsid w:val="00A44D81"/>
    <w:rsid w:val="00A46C53"/>
    <w:rsid w:val="00A4728C"/>
    <w:rsid w:val="00A4732E"/>
    <w:rsid w:val="00A47586"/>
    <w:rsid w:val="00A47B34"/>
    <w:rsid w:val="00A50218"/>
    <w:rsid w:val="00A503DD"/>
    <w:rsid w:val="00A50657"/>
    <w:rsid w:val="00A50685"/>
    <w:rsid w:val="00A507D5"/>
    <w:rsid w:val="00A50CE5"/>
    <w:rsid w:val="00A513ED"/>
    <w:rsid w:val="00A51592"/>
    <w:rsid w:val="00A519DE"/>
    <w:rsid w:val="00A52B54"/>
    <w:rsid w:val="00A52E79"/>
    <w:rsid w:val="00A534F5"/>
    <w:rsid w:val="00A539BE"/>
    <w:rsid w:val="00A53A8C"/>
    <w:rsid w:val="00A53B47"/>
    <w:rsid w:val="00A54111"/>
    <w:rsid w:val="00A551D4"/>
    <w:rsid w:val="00A5613D"/>
    <w:rsid w:val="00A563D1"/>
    <w:rsid w:val="00A564F7"/>
    <w:rsid w:val="00A56CF1"/>
    <w:rsid w:val="00A57BEA"/>
    <w:rsid w:val="00A57E0E"/>
    <w:rsid w:val="00A57E3B"/>
    <w:rsid w:val="00A60411"/>
    <w:rsid w:val="00A60686"/>
    <w:rsid w:val="00A609B9"/>
    <w:rsid w:val="00A60C7B"/>
    <w:rsid w:val="00A62E3F"/>
    <w:rsid w:val="00A62E81"/>
    <w:rsid w:val="00A63036"/>
    <w:rsid w:val="00A64103"/>
    <w:rsid w:val="00A647D2"/>
    <w:rsid w:val="00A64844"/>
    <w:rsid w:val="00A652C5"/>
    <w:rsid w:val="00A65328"/>
    <w:rsid w:val="00A65679"/>
    <w:rsid w:val="00A6567A"/>
    <w:rsid w:val="00A65A9D"/>
    <w:rsid w:val="00A66102"/>
    <w:rsid w:val="00A66285"/>
    <w:rsid w:val="00A66470"/>
    <w:rsid w:val="00A664D1"/>
    <w:rsid w:val="00A66F3E"/>
    <w:rsid w:val="00A67722"/>
    <w:rsid w:val="00A67990"/>
    <w:rsid w:val="00A67C5E"/>
    <w:rsid w:val="00A67CAD"/>
    <w:rsid w:val="00A67DA1"/>
    <w:rsid w:val="00A7056B"/>
    <w:rsid w:val="00A70901"/>
    <w:rsid w:val="00A70998"/>
    <w:rsid w:val="00A71286"/>
    <w:rsid w:val="00A71795"/>
    <w:rsid w:val="00A72518"/>
    <w:rsid w:val="00A7264D"/>
    <w:rsid w:val="00A72B26"/>
    <w:rsid w:val="00A732C6"/>
    <w:rsid w:val="00A733CD"/>
    <w:rsid w:val="00A737A9"/>
    <w:rsid w:val="00A738BB"/>
    <w:rsid w:val="00A739F6"/>
    <w:rsid w:val="00A7437D"/>
    <w:rsid w:val="00A744CD"/>
    <w:rsid w:val="00A74751"/>
    <w:rsid w:val="00A7519A"/>
    <w:rsid w:val="00A7586E"/>
    <w:rsid w:val="00A75FB2"/>
    <w:rsid w:val="00A76290"/>
    <w:rsid w:val="00A7632D"/>
    <w:rsid w:val="00A763FD"/>
    <w:rsid w:val="00A76824"/>
    <w:rsid w:val="00A77902"/>
    <w:rsid w:val="00A80145"/>
    <w:rsid w:val="00A8014E"/>
    <w:rsid w:val="00A80156"/>
    <w:rsid w:val="00A81365"/>
    <w:rsid w:val="00A81F4F"/>
    <w:rsid w:val="00A82CF8"/>
    <w:rsid w:val="00A82EF5"/>
    <w:rsid w:val="00A83CBF"/>
    <w:rsid w:val="00A840B1"/>
    <w:rsid w:val="00A84160"/>
    <w:rsid w:val="00A84D44"/>
    <w:rsid w:val="00A8523E"/>
    <w:rsid w:val="00A856F9"/>
    <w:rsid w:val="00A86153"/>
    <w:rsid w:val="00A861E7"/>
    <w:rsid w:val="00A8652D"/>
    <w:rsid w:val="00A86B39"/>
    <w:rsid w:val="00A86CA6"/>
    <w:rsid w:val="00A87289"/>
    <w:rsid w:val="00A87495"/>
    <w:rsid w:val="00A87CC1"/>
    <w:rsid w:val="00A87D08"/>
    <w:rsid w:val="00A90424"/>
    <w:rsid w:val="00A904FB"/>
    <w:rsid w:val="00A90C81"/>
    <w:rsid w:val="00A91CB8"/>
    <w:rsid w:val="00A91EC8"/>
    <w:rsid w:val="00A92894"/>
    <w:rsid w:val="00A928DC"/>
    <w:rsid w:val="00A92908"/>
    <w:rsid w:val="00A9309E"/>
    <w:rsid w:val="00A93A08"/>
    <w:rsid w:val="00A93B31"/>
    <w:rsid w:val="00A93D31"/>
    <w:rsid w:val="00A94078"/>
    <w:rsid w:val="00A9424B"/>
    <w:rsid w:val="00A94684"/>
    <w:rsid w:val="00A95038"/>
    <w:rsid w:val="00A95854"/>
    <w:rsid w:val="00A95ABE"/>
    <w:rsid w:val="00A96D2B"/>
    <w:rsid w:val="00A9712E"/>
    <w:rsid w:val="00A9781E"/>
    <w:rsid w:val="00A97C00"/>
    <w:rsid w:val="00AA0211"/>
    <w:rsid w:val="00AA02DA"/>
    <w:rsid w:val="00AA0F7F"/>
    <w:rsid w:val="00AA14B9"/>
    <w:rsid w:val="00AA14C5"/>
    <w:rsid w:val="00AA1875"/>
    <w:rsid w:val="00AA1912"/>
    <w:rsid w:val="00AA1A9D"/>
    <w:rsid w:val="00AA25EF"/>
    <w:rsid w:val="00AA295E"/>
    <w:rsid w:val="00AA2C38"/>
    <w:rsid w:val="00AA3CA0"/>
    <w:rsid w:val="00AA3E3B"/>
    <w:rsid w:val="00AA4A4A"/>
    <w:rsid w:val="00AA4FD2"/>
    <w:rsid w:val="00AA61B1"/>
    <w:rsid w:val="00AA7B52"/>
    <w:rsid w:val="00AA7BC2"/>
    <w:rsid w:val="00AB0378"/>
    <w:rsid w:val="00AB081A"/>
    <w:rsid w:val="00AB0C14"/>
    <w:rsid w:val="00AB0DD1"/>
    <w:rsid w:val="00AB11A3"/>
    <w:rsid w:val="00AB13DA"/>
    <w:rsid w:val="00AB2389"/>
    <w:rsid w:val="00AB2AD0"/>
    <w:rsid w:val="00AB2B52"/>
    <w:rsid w:val="00AB2D14"/>
    <w:rsid w:val="00AB2E95"/>
    <w:rsid w:val="00AB3305"/>
    <w:rsid w:val="00AB3FA4"/>
    <w:rsid w:val="00AB44C2"/>
    <w:rsid w:val="00AB45FD"/>
    <w:rsid w:val="00AB4971"/>
    <w:rsid w:val="00AB51A8"/>
    <w:rsid w:val="00AB582C"/>
    <w:rsid w:val="00AB6392"/>
    <w:rsid w:val="00AB6903"/>
    <w:rsid w:val="00AB69FF"/>
    <w:rsid w:val="00AB752C"/>
    <w:rsid w:val="00AB7A0B"/>
    <w:rsid w:val="00AB7B79"/>
    <w:rsid w:val="00AC03C8"/>
    <w:rsid w:val="00AC0AA5"/>
    <w:rsid w:val="00AC0FD7"/>
    <w:rsid w:val="00AC120B"/>
    <w:rsid w:val="00AC1551"/>
    <w:rsid w:val="00AC1800"/>
    <w:rsid w:val="00AC2580"/>
    <w:rsid w:val="00AC2B73"/>
    <w:rsid w:val="00AC2B86"/>
    <w:rsid w:val="00AC2CEC"/>
    <w:rsid w:val="00AC309B"/>
    <w:rsid w:val="00AC30BB"/>
    <w:rsid w:val="00AC324C"/>
    <w:rsid w:val="00AC3A79"/>
    <w:rsid w:val="00AC3F5A"/>
    <w:rsid w:val="00AC5FA0"/>
    <w:rsid w:val="00AC6243"/>
    <w:rsid w:val="00AC6DFA"/>
    <w:rsid w:val="00AC70BA"/>
    <w:rsid w:val="00AC7494"/>
    <w:rsid w:val="00AC7B8B"/>
    <w:rsid w:val="00AC7C32"/>
    <w:rsid w:val="00AD008B"/>
    <w:rsid w:val="00AD00D7"/>
    <w:rsid w:val="00AD0A49"/>
    <w:rsid w:val="00AD0ED2"/>
    <w:rsid w:val="00AD102F"/>
    <w:rsid w:val="00AD1AE6"/>
    <w:rsid w:val="00AD1C5D"/>
    <w:rsid w:val="00AD1E53"/>
    <w:rsid w:val="00AD2425"/>
    <w:rsid w:val="00AD330F"/>
    <w:rsid w:val="00AD467E"/>
    <w:rsid w:val="00AD5460"/>
    <w:rsid w:val="00AD5A9C"/>
    <w:rsid w:val="00AD5EE2"/>
    <w:rsid w:val="00AD601B"/>
    <w:rsid w:val="00AD6367"/>
    <w:rsid w:val="00AD6850"/>
    <w:rsid w:val="00AD6A2C"/>
    <w:rsid w:val="00AD726E"/>
    <w:rsid w:val="00AD77EA"/>
    <w:rsid w:val="00AD7CBB"/>
    <w:rsid w:val="00AD7E5B"/>
    <w:rsid w:val="00AE02E6"/>
    <w:rsid w:val="00AE043E"/>
    <w:rsid w:val="00AE0C94"/>
    <w:rsid w:val="00AE106A"/>
    <w:rsid w:val="00AE1A98"/>
    <w:rsid w:val="00AE22E3"/>
    <w:rsid w:val="00AE24B9"/>
    <w:rsid w:val="00AE31EA"/>
    <w:rsid w:val="00AE3397"/>
    <w:rsid w:val="00AE33B9"/>
    <w:rsid w:val="00AE34E0"/>
    <w:rsid w:val="00AE4364"/>
    <w:rsid w:val="00AE444E"/>
    <w:rsid w:val="00AE450A"/>
    <w:rsid w:val="00AE4D8F"/>
    <w:rsid w:val="00AE506A"/>
    <w:rsid w:val="00AE52E8"/>
    <w:rsid w:val="00AE5ACC"/>
    <w:rsid w:val="00AE5AE1"/>
    <w:rsid w:val="00AE5D81"/>
    <w:rsid w:val="00AE6ED6"/>
    <w:rsid w:val="00AE73C4"/>
    <w:rsid w:val="00AE742B"/>
    <w:rsid w:val="00AE782D"/>
    <w:rsid w:val="00AE7D32"/>
    <w:rsid w:val="00AF064C"/>
    <w:rsid w:val="00AF09C9"/>
    <w:rsid w:val="00AF0EFE"/>
    <w:rsid w:val="00AF0F16"/>
    <w:rsid w:val="00AF1518"/>
    <w:rsid w:val="00AF25D5"/>
    <w:rsid w:val="00AF2D3C"/>
    <w:rsid w:val="00AF3249"/>
    <w:rsid w:val="00AF32E9"/>
    <w:rsid w:val="00AF3B4C"/>
    <w:rsid w:val="00AF3D5E"/>
    <w:rsid w:val="00AF3DD7"/>
    <w:rsid w:val="00AF437E"/>
    <w:rsid w:val="00AF4A73"/>
    <w:rsid w:val="00AF539F"/>
    <w:rsid w:val="00AF5738"/>
    <w:rsid w:val="00AF5869"/>
    <w:rsid w:val="00AF5C0B"/>
    <w:rsid w:val="00AF70E8"/>
    <w:rsid w:val="00AF717F"/>
    <w:rsid w:val="00AF7537"/>
    <w:rsid w:val="00AF76FB"/>
    <w:rsid w:val="00AF77F2"/>
    <w:rsid w:val="00AF7818"/>
    <w:rsid w:val="00B00A8D"/>
    <w:rsid w:val="00B00C86"/>
    <w:rsid w:val="00B014D4"/>
    <w:rsid w:val="00B01616"/>
    <w:rsid w:val="00B0299A"/>
    <w:rsid w:val="00B02C09"/>
    <w:rsid w:val="00B02FAB"/>
    <w:rsid w:val="00B032D4"/>
    <w:rsid w:val="00B0381D"/>
    <w:rsid w:val="00B03F2E"/>
    <w:rsid w:val="00B04E50"/>
    <w:rsid w:val="00B05026"/>
    <w:rsid w:val="00B050E3"/>
    <w:rsid w:val="00B0511B"/>
    <w:rsid w:val="00B05229"/>
    <w:rsid w:val="00B053EE"/>
    <w:rsid w:val="00B056CE"/>
    <w:rsid w:val="00B06102"/>
    <w:rsid w:val="00B062FB"/>
    <w:rsid w:val="00B064CD"/>
    <w:rsid w:val="00B1047B"/>
    <w:rsid w:val="00B10C78"/>
    <w:rsid w:val="00B110B8"/>
    <w:rsid w:val="00B11BAD"/>
    <w:rsid w:val="00B11CED"/>
    <w:rsid w:val="00B1233D"/>
    <w:rsid w:val="00B13F4C"/>
    <w:rsid w:val="00B14354"/>
    <w:rsid w:val="00B1435B"/>
    <w:rsid w:val="00B14821"/>
    <w:rsid w:val="00B14C65"/>
    <w:rsid w:val="00B15236"/>
    <w:rsid w:val="00B152BA"/>
    <w:rsid w:val="00B152F2"/>
    <w:rsid w:val="00B15490"/>
    <w:rsid w:val="00B156D2"/>
    <w:rsid w:val="00B15C16"/>
    <w:rsid w:val="00B15CA1"/>
    <w:rsid w:val="00B162F9"/>
    <w:rsid w:val="00B17752"/>
    <w:rsid w:val="00B178AC"/>
    <w:rsid w:val="00B17A42"/>
    <w:rsid w:val="00B20203"/>
    <w:rsid w:val="00B20360"/>
    <w:rsid w:val="00B208B7"/>
    <w:rsid w:val="00B20B89"/>
    <w:rsid w:val="00B20CE7"/>
    <w:rsid w:val="00B2106D"/>
    <w:rsid w:val="00B212A9"/>
    <w:rsid w:val="00B213EF"/>
    <w:rsid w:val="00B217C3"/>
    <w:rsid w:val="00B217FC"/>
    <w:rsid w:val="00B222C0"/>
    <w:rsid w:val="00B22628"/>
    <w:rsid w:val="00B22A08"/>
    <w:rsid w:val="00B22A36"/>
    <w:rsid w:val="00B231D8"/>
    <w:rsid w:val="00B2333B"/>
    <w:rsid w:val="00B2341D"/>
    <w:rsid w:val="00B239A2"/>
    <w:rsid w:val="00B23EDC"/>
    <w:rsid w:val="00B24A87"/>
    <w:rsid w:val="00B25043"/>
    <w:rsid w:val="00B255FD"/>
    <w:rsid w:val="00B25B45"/>
    <w:rsid w:val="00B25C4D"/>
    <w:rsid w:val="00B26276"/>
    <w:rsid w:val="00B26973"/>
    <w:rsid w:val="00B27081"/>
    <w:rsid w:val="00B27188"/>
    <w:rsid w:val="00B27424"/>
    <w:rsid w:val="00B30674"/>
    <w:rsid w:val="00B30C82"/>
    <w:rsid w:val="00B318E7"/>
    <w:rsid w:val="00B32576"/>
    <w:rsid w:val="00B32798"/>
    <w:rsid w:val="00B32E5A"/>
    <w:rsid w:val="00B32FA0"/>
    <w:rsid w:val="00B32FA5"/>
    <w:rsid w:val="00B3326D"/>
    <w:rsid w:val="00B340FF"/>
    <w:rsid w:val="00B3413E"/>
    <w:rsid w:val="00B34728"/>
    <w:rsid w:val="00B34BE3"/>
    <w:rsid w:val="00B35FCC"/>
    <w:rsid w:val="00B363CA"/>
    <w:rsid w:val="00B3640D"/>
    <w:rsid w:val="00B36691"/>
    <w:rsid w:val="00B3690F"/>
    <w:rsid w:val="00B36B0E"/>
    <w:rsid w:val="00B36C7B"/>
    <w:rsid w:val="00B37DE3"/>
    <w:rsid w:val="00B40408"/>
    <w:rsid w:val="00B405F9"/>
    <w:rsid w:val="00B406B8"/>
    <w:rsid w:val="00B408FE"/>
    <w:rsid w:val="00B41017"/>
    <w:rsid w:val="00B410BA"/>
    <w:rsid w:val="00B414AC"/>
    <w:rsid w:val="00B41E27"/>
    <w:rsid w:val="00B43055"/>
    <w:rsid w:val="00B432C7"/>
    <w:rsid w:val="00B43593"/>
    <w:rsid w:val="00B43CB5"/>
    <w:rsid w:val="00B43D23"/>
    <w:rsid w:val="00B43D38"/>
    <w:rsid w:val="00B44068"/>
    <w:rsid w:val="00B457FB"/>
    <w:rsid w:val="00B45FE5"/>
    <w:rsid w:val="00B46A7D"/>
    <w:rsid w:val="00B46E9B"/>
    <w:rsid w:val="00B46FD1"/>
    <w:rsid w:val="00B471FA"/>
    <w:rsid w:val="00B47330"/>
    <w:rsid w:val="00B475C7"/>
    <w:rsid w:val="00B47D8D"/>
    <w:rsid w:val="00B50349"/>
    <w:rsid w:val="00B5089B"/>
    <w:rsid w:val="00B508FB"/>
    <w:rsid w:val="00B5093E"/>
    <w:rsid w:val="00B509AE"/>
    <w:rsid w:val="00B50D0D"/>
    <w:rsid w:val="00B5101B"/>
    <w:rsid w:val="00B5101C"/>
    <w:rsid w:val="00B51FFD"/>
    <w:rsid w:val="00B52280"/>
    <w:rsid w:val="00B53365"/>
    <w:rsid w:val="00B53574"/>
    <w:rsid w:val="00B538C1"/>
    <w:rsid w:val="00B53D64"/>
    <w:rsid w:val="00B53EC8"/>
    <w:rsid w:val="00B54373"/>
    <w:rsid w:val="00B55E56"/>
    <w:rsid w:val="00B5781B"/>
    <w:rsid w:val="00B57C4E"/>
    <w:rsid w:val="00B57C86"/>
    <w:rsid w:val="00B602CB"/>
    <w:rsid w:val="00B608B4"/>
    <w:rsid w:val="00B60FE4"/>
    <w:rsid w:val="00B61741"/>
    <w:rsid w:val="00B61A66"/>
    <w:rsid w:val="00B62594"/>
    <w:rsid w:val="00B62CE2"/>
    <w:rsid w:val="00B62D8C"/>
    <w:rsid w:val="00B62DD8"/>
    <w:rsid w:val="00B63704"/>
    <w:rsid w:val="00B6490B"/>
    <w:rsid w:val="00B64954"/>
    <w:rsid w:val="00B64F52"/>
    <w:rsid w:val="00B6538C"/>
    <w:rsid w:val="00B656B3"/>
    <w:rsid w:val="00B65AF0"/>
    <w:rsid w:val="00B66AD5"/>
    <w:rsid w:val="00B66E71"/>
    <w:rsid w:val="00B67351"/>
    <w:rsid w:val="00B67544"/>
    <w:rsid w:val="00B67C23"/>
    <w:rsid w:val="00B67DCE"/>
    <w:rsid w:val="00B70028"/>
    <w:rsid w:val="00B7030B"/>
    <w:rsid w:val="00B70E79"/>
    <w:rsid w:val="00B70E9C"/>
    <w:rsid w:val="00B71105"/>
    <w:rsid w:val="00B71217"/>
    <w:rsid w:val="00B7135E"/>
    <w:rsid w:val="00B71B49"/>
    <w:rsid w:val="00B72122"/>
    <w:rsid w:val="00B72336"/>
    <w:rsid w:val="00B72470"/>
    <w:rsid w:val="00B72618"/>
    <w:rsid w:val="00B726D7"/>
    <w:rsid w:val="00B72A43"/>
    <w:rsid w:val="00B72B0E"/>
    <w:rsid w:val="00B72C78"/>
    <w:rsid w:val="00B7340F"/>
    <w:rsid w:val="00B735C7"/>
    <w:rsid w:val="00B73849"/>
    <w:rsid w:val="00B73875"/>
    <w:rsid w:val="00B73940"/>
    <w:rsid w:val="00B73C75"/>
    <w:rsid w:val="00B74159"/>
    <w:rsid w:val="00B7456C"/>
    <w:rsid w:val="00B75308"/>
    <w:rsid w:val="00B75425"/>
    <w:rsid w:val="00B755FC"/>
    <w:rsid w:val="00B76AF1"/>
    <w:rsid w:val="00B76D5B"/>
    <w:rsid w:val="00B76D8E"/>
    <w:rsid w:val="00B770E6"/>
    <w:rsid w:val="00B772E1"/>
    <w:rsid w:val="00B7733C"/>
    <w:rsid w:val="00B774E9"/>
    <w:rsid w:val="00B77530"/>
    <w:rsid w:val="00B77648"/>
    <w:rsid w:val="00B778CA"/>
    <w:rsid w:val="00B77C09"/>
    <w:rsid w:val="00B80116"/>
    <w:rsid w:val="00B808A0"/>
    <w:rsid w:val="00B808D0"/>
    <w:rsid w:val="00B80A1F"/>
    <w:rsid w:val="00B81F43"/>
    <w:rsid w:val="00B823FE"/>
    <w:rsid w:val="00B82727"/>
    <w:rsid w:val="00B82CB8"/>
    <w:rsid w:val="00B82D2F"/>
    <w:rsid w:val="00B82FE1"/>
    <w:rsid w:val="00B82FE2"/>
    <w:rsid w:val="00B830F4"/>
    <w:rsid w:val="00B83905"/>
    <w:rsid w:val="00B83B7E"/>
    <w:rsid w:val="00B83D8A"/>
    <w:rsid w:val="00B84655"/>
    <w:rsid w:val="00B84B41"/>
    <w:rsid w:val="00B85003"/>
    <w:rsid w:val="00B86277"/>
    <w:rsid w:val="00B86AF9"/>
    <w:rsid w:val="00B86EBA"/>
    <w:rsid w:val="00B871A0"/>
    <w:rsid w:val="00B87606"/>
    <w:rsid w:val="00B87A1D"/>
    <w:rsid w:val="00B87B88"/>
    <w:rsid w:val="00B87C78"/>
    <w:rsid w:val="00B87D71"/>
    <w:rsid w:val="00B9003C"/>
    <w:rsid w:val="00B90E6A"/>
    <w:rsid w:val="00B9140F"/>
    <w:rsid w:val="00B915F0"/>
    <w:rsid w:val="00B91F58"/>
    <w:rsid w:val="00B9247D"/>
    <w:rsid w:val="00B9269E"/>
    <w:rsid w:val="00B92A62"/>
    <w:rsid w:val="00B92AA4"/>
    <w:rsid w:val="00B92C71"/>
    <w:rsid w:val="00B936FE"/>
    <w:rsid w:val="00B943CF"/>
    <w:rsid w:val="00B9463A"/>
    <w:rsid w:val="00B958F3"/>
    <w:rsid w:val="00B95FFA"/>
    <w:rsid w:val="00B9606F"/>
    <w:rsid w:val="00B96303"/>
    <w:rsid w:val="00B9635D"/>
    <w:rsid w:val="00B964B5"/>
    <w:rsid w:val="00B964FC"/>
    <w:rsid w:val="00B96BA4"/>
    <w:rsid w:val="00B971C6"/>
    <w:rsid w:val="00B97590"/>
    <w:rsid w:val="00B97B9A"/>
    <w:rsid w:val="00B97FAD"/>
    <w:rsid w:val="00BA065D"/>
    <w:rsid w:val="00BA1255"/>
    <w:rsid w:val="00BA162B"/>
    <w:rsid w:val="00BA171E"/>
    <w:rsid w:val="00BA258B"/>
    <w:rsid w:val="00BA3584"/>
    <w:rsid w:val="00BA38AE"/>
    <w:rsid w:val="00BA3BAA"/>
    <w:rsid w:val="00BA4294"/>
    <w:rsid w:val="00BA436A"/>
    <w:rsid w:val="00BA436D"/>
    <w:rsid w:val="00BA46D0"/>
    <w:rsid w:val="00BA4CD1"/>
    <w:rsid w:val="00BA4D41"/>
    <w:rsid w:val="00BA4DE6"/>
    <w:rsid w:val="00BA65E4"/>
    <w:rsid w:val="00BA6603"/>
    <w:rsid w:val="00BA66A2"/>
    <w:rsid w:val="00BA75F8"/>
    <w:rsid w:val="00BA75FB"/>
    <w:rsid w:val="00BA7DEC"/>
    <w:rsid w:val="00BA7EB5"/>
    <w:rsid w:val="00BB02CA"/>
    <w:rsid w:val="00BB0355"/>
    <w:rsid w:val="00BB0B14"/>
    <w:rsid w:val="00BB0B57"/>
    <w:rsid w:val="00BB0ED7"/>
    <w:rsid w:val="00BB1ED0"/>
    <w:rsid w:val="00BB1FDA"/>
    <w:rsid w:val="00BB2D27"/>
    <w:rsid w:val="00BB2D2D"/>
    <w:rsid w:val="00BB3A86"/>
    <w:rsid w:val="00BB3B0E"/>
    <w:rsid w:val="00BB3C8E"/>
    <w:rsid w:val="00BB49F9"/>
    <w:rsid w:val="00BB4A39"/>
    <w:rsid w:val="00BB4C71"/>
    <w:rsid w:val="00BB518C"/>
    <w:rsid w:val="00BB53FD"/>
    <w:rsid w:val="00BB5846"/>
    <w:rsid w:val="00BB5A3E"/>
    <w:rsid w:val="00BB5C75"/>
    <w:rsid w:val="00BB634D"/>
    <w:rsid w:val="00BB68EE"/>
    <w:rsid w:val="00BB6D51"/>
    <w:rsid w:val="00BB6E3D"/>
    <w:rsid w:val="00BB752D"/>
    <w:rsid w:val="00BB7782"/>
    <w:rsid w:val="00BB79E3"/>
    <w:rsid w:val="00BB7A49"/>
    <w:rsid w:val="00BB7B18"/>
    <w:rsid w:val="00BC01B4"/>
    <w:rsid w:val="00BC05F8"/>
    <w:rsid w:val="00BC08E2"/>
    <w:rsid w:val="00BC093A"/>
    <w:rsid w:val="00BC1177"/>
    <w:rsid w:val="00BC1C74"/>
    <w:rsid w:val="00BC1CB5"/>
    <w:rsid w:val="00BC1DDA"/>
    <w:rsid w:val="00BC2834"/>
    <w:rsid w:val="00BC3205"/>
    <w:rsid w:val="00BC3378"/>
    <w:rsid w:val="00BC407B"/>
    <w:rsid w:val="00BC489A"/>
    <w:rsid w:val="00BC5150"/>
    <w:rsid w:val="00BC51E0"/>
    <w:rsid w:val="00BC534B"/>
    <w:rsid w:val="00BC56A3"/>
    <w:rsid w:val="00BC6632"/>
    <w:rsid w:val="00BC695B"/>
    <w:rsid w:val="00BC6ED6"/>
    <w:rsid w:val="00BC728A"/>
    <w:rsid w:val="00BC72A0"/>
    <w:rsid w:val="00BC73D8"/>
    <w:rsid w:val="00BD0217"/>
    <w:rsid w:val="00BD086A"/>
    <w:rsid w:val="00BD08EF"/>
    <w:rsid w:val="00BD0AA4"/>
    <w:rsid w:val="00BD0BD8"/>
    <w:rsid w:val="00BD0F72"/>
    <w:rsid w:val="00BD1777"/>
    <w:rsid w:val="00BD1BED"/>
    <w:rsid w:val="00BD1F10"/>
    <w:rsid w:val="00BD1F46"/>
    <w:rsid w:val="00BD306F"/>
    <w:rsid w:val="00BD323D"/>
    <w:rsid w:val="00BD35E4"/>
    <w:rsid w:val="00BD376E"/>
    <w:rsid w:val="00BD37B8"/>
    <w:rsid w:val="00BD38AF"/>
    <w:rsid w:val="00BD38D1"/>
    <w:rsid w:val="00BD4082"/>
    <w:rsid w:val="00BD42A1"/>
    <w:rsid w:val="00BD4743"/>
    <w:rsid w:val="00BD47EB"/>
    <w:rsid w:val="00BD4AE5"/>
    <w:rsid w:val="00BD4FCE"/>
    <w:rsid w:val="00BD53ED"/>
    <w:rsid w:val="00BD5519"/>
    <w:rsid w:val="00BD5528"/>
    <w:rsid w:val="00BD57BA"/>
    <w:rsid w:val="00BD5C20"/>
    <w:rsid w:val="00BD6534"/>
    <w:rsid w:val="00BD65DA"/>
    <w:rsid w:val="00BD6F25"/>
    <w:rsid w:val="00BD773A"/>
    <w:rsid w:val="00BD7891"/>
    <w:rsid w:val="00BD7D31"/>
    <w:rsid w:val="00BD7F23"/>
    <w:rsid w:val="00BE0F15"/>
    <w:rsid w:val="00BE0F87"/>
    <w:rsid w:val="00BE21E2"/>
    <w:rsid w:val="00BE2E09"/>
    <w:rsid w:val="00BE2FFC"/>
    <w:rsid w:val="00BE332F"/>
    <w:rsid w:val="00BE37A5"/>
    <w:rsid w:val="00BE402C"/>
    <w:rsid w:val="00BE4332"/>
    <w:rsid w:val="00BE43CA"/>
    <w:rsid w:val="00BE4CF8"/>
    <w:rsid w:val="00BE524B"/>
    <w:rsid w:val="00BE5DC1"/>
    <w:rsid w:val="00BE5E4F"/>
    <w:rsid w:val="00BE66D4"/>
    <w:rsid w:val="00BE6875"/>
    <w:rsid w:val="00BE6E92"/>
    <w:rsid w:val="00BE6EC2"/>
    <w:rsid w:val="00BE72B2"/>
    <w:rsid w:val="00BE7441"/>
    <w:rsid w:val="00BE7660"/>
    <w:rsid w:val="00BE797B"/>
    <w:rsid w:val="00BF0168"/>
    <w:rsid w:val="00BF04AC"/>
    <w:rsid w:val="00BF1549"/>
    <w:rsid w:val="00BF1859"/>
    <w:rsid w:val="00BF1B24"/>
    <w:rsid w:val="00BF1B49"/>
    <w:rsid w:val="00BF1BF1"/>
    <w:rsid w:val="00BF1F2A"/>
    <w:rsid w:val="00BF2CD5"/>
    <w:rsid w:val="00BF2D84"/>
    <w:rsid w:val="00BF3135"/>
    <w:rsid w:val="00BF3468"/>
    <w:rsid w:val="00BF35DA"/>
    <w:rsid w:val="00BF41C7"/>
    <w:rsid w:val="00BF4535"/>
    <w:rsid w:val="00BF4F89"/>
    <w:rsid w:val="00BF5F82"/>
    <w:rsid w:val="00BF610D"/>
    <w:rsid w:val="00BF62D2"/>
    <w:rsid w:val="00BF6432"/>
    <w:rsid w:val="00BF74DD"/>
    <w:rsid w:val="00BF75E8"/>
    <w:rsid w:val="00C00259"/>
    <w:rsid w:val="00C0065A"/>
    <w:rsid w:val="00C00F3A"/>
    <w:rsid w:val="00C01263"/>
    <w:rsid w:val="00C016E8"/>
    <w:rsid w:val="00C01835"/>
    <w:rsid w:val="00C01CA5"/>
    <w:rsid w:val="00C01FD1"/>
    <w:rsid w:val="00C02E5C"/>
    <w:rsid w:val="00C03FAD"/>
    <w:rsid w:val="00C04764"/>
    <w:rsid w:val="00C04A4E"/>
    <w:rsid w:val="00C05368"/>
    <w:rsid w:val="00C05897"/>
    <w:rsid w:val="00C06629"/>
    <w:rsid w:val="00C06804"/>
    <w:rsid w:val="00C069A9"/>
    <w:rsid w:val="00C06B31"/>
    <w:rsid w:val="00C06D9B"/>
    <w:rsid w:val="00C075A9"/>
    <w:rsid w:val="00C106FF"/>
    <w:rsid w:val="00C10811"/>
    <w:rsid w:val="00C109DC"/>
    <w:rsid w:val="00C10F2C"/>
    <w:rsid w:val="00C11A91"/>
    <w:rsid w:val="00C11DDC"/>
    <w:rsid w:val="00C1221D"/>
    <w:rsid w:val="00C123B7"/>
    <w:rsid w:val="00C12576"/>
    <w:rsid w:val="00C128B6"/>
    <w:rsid w:val="00C1293F"/>
    <w:rsid w:val="00C12981"/>
    <w:rsid w:val="00C1360D"/>
    <w:rsid w:val="00C13970"/>
    <w:rsid w:val="00C13A7A"/>
    <w:rsid w:val="00C13B0C"/>
    <w:rsid w:val="00C1435F"/>
    <w:rsid w:val="00C15B76"/>
    <w:rsid w:val="00C15F1B"/>
    <w:rsid w:val="00C15FC0"/>
    <w:rsid w:val="00C16299"/>
    <w:rsid w:val="00C164F3"/>
    <w:rsid w:val="00C165F8"/>
    <w:rsid w:val="00C16ABC"/>
    <w:rsid w:val="00C17569"/>
    <w:rsid w:val="00C17B47"/>
    <w:rsid w:val="00C17B50"/>
    <w:rsid w:val="00C17B90"/>
    <w:rsid w:val="00C17F52"/>
    <w:rsid w:val="00C20099"/>
    <w:rsid w:val="00C20468"/>
    <w:rsid w:val="00C2098C"/>
    <w:rsid w:val="00C21337"/>
    <w:rsid w:val="00C2214B"/>
    <w:rsid w:val="00C22202"/>
    <w:rsid w:val="00C22F71"/>
    <w:rsid w:val="00C23AF5"/>
    <w:rsid w:val="00C23B39"/>
    <w:rsid w:val="00C24625"/>
    <w:rsid w:val="00C24C97"/>
    <w:rsid w:val="00C24E4B"/>
    <w:rsid w:val="00C24FA4"/>
    <w:rsid w:val="00C25367"/>
    <w:rsid w:val="00C256B1"/>
    <w:rsid w:val="00C25FFC"/>
    <w:rsid w:val="00C26781"/>
    <w:rsid w:val="00C26853"/>
    <w:rsid w:val="00C26B2E"/>
    <w:rsid w:val="00C26E64"/>
    <w:rsid w:val="00C2703E"/>
    <w:rsid w:val="00C27794"/>
    <w:rsid w:val="00C27AA6"/>
    <w:rsid w:val="00C30A9E"/>
    <w:rsid w:val="00C31770"/>
    <w:rsid w:val="00C31A09"/>
    <w:rsid w:val="00C31CE6"/>
    <w:rsid w:val="00C31F13"/>
    <w:rsid w:val="00C31F66"/>
    <w:rsid w:val="00C32CD1"/>
    <w:rsid w:val="00C32D60"/>
    <w:rsid w:val="00C33429"/>
    <w:rsid w:val="00C33623"/>
    <w:rsid w:val="00C33C7F"/>
    <w:rsid w:val="00C3411B"/>
    <w:rsid w:val="00C342ED"/>
    <w:rsid w:val="00C34476"/>
    <w:rsid w:val="00C34520"/>
    <w:rsid w:val="00C348D7"/>
    <w:rsid w:val="00C34B68"/>
    <w:rsid w:val="00C354FE"/>
    <w:rsid w:val="00C35AA0"/>
    <w:rsid w:val="00C35B0F"/>
    <w:rsid w:val="00C35F3D"/>
    <w:rsid w:val="00C35FE1"/>
    <w:rsid w:val="00C366F9"/>
    <w:rsid w:val="00C36D37"/>
    <w:rsid w:val="00C370FE"/>
    <w:rsid w:val="00C37851"/>
    <w:rsid w:val="00C378BF"/>
    <w:rsid w:val="00C40040"/>
    <w:rsid w:val="00C40893"/>
    <w:rsid w:val="00C40D6F"/>
    <w:rsid w:val="00C40EEC"/>
    <w:rsid w:val="00C41BA6"/>
    <w:rsid w:val="00C41F47"/>
    <w:rsid w:val="00C42C9F"/>
    <w:rsid w:val="00C42CAA"/>
    <w:rsid w:val="00C42CE8"/>
    <w:rsid w:val="00C42D4D"/>
    <w:rsid w:val="00C43751"/>
    <w:rsid w:val="00C43D31"/>
    <w:rsid w:val="00C444B6"/>
    <w:rsid w:val="00C44610"/>
    <w:rsid w:val="00C453E7"/>
    <w:rsid w:val="00C45475"/>
    <w:rsid w:val="00C45499"/>
    <w:rsid w:val="00C46DDC"/>
    <w:rsid w:val="00C47767"/>
    <w:rsid w:val="00C47AB5"/>
    <w:rsid w:val="00C50039"/>
    <w:rsid w:val="00C503C6"/>
    <w:rsid w:val="00C50790"/>
    <w:rsid w:val="00C50EFC"/>
    <w:rsid w:val="00C51CA1"/>
    <w:rsid w:val="00C51E4F"/>
    <w:rsid w:val="00C527C6"/>
    <w:rsid w:val="00C536C7"/>
    <w:rsid w:val="00C539C1"/>
    <w:rsid w:val="00C53A63"/>
    <w:rsid w:val="00C53CD1"/>
    <w:rsid w:val="00C54671"/>
    <w:rsid w:val="00C5667C"/>
    <w:rsid w:val="00C56A0B"/>
    <w:rsid w:val="00C56A9B"/>
    <w:rsid w:val="00C56AA2"/>
    <w:rsid w:val="00C56E31"/>
    <w:rsid w:val="00C57082"/>
    <w:rsid w:val="00C5720B"/>
    <w:rsid w:val="00C57278"/>
    <w:rsid w:val="00C575DC"/>
    <w:rsid w:val="00C57762"/>
    <w:rsid w:val="00C57778"/>
    <w:rsid w:val="00C57BFB"/>
    <w:rsid w:val="00C6035A"/>
    <w:rsid w:val="00C6044A"/>
    <w:rsid w:val="00C60AB1"/>
    <w:rsid w:val="00C60B91"/>
    <w:rsid w:val="00C60C27"/>
    <w:rsid w:val="00C61312"/>
    <w:rsid w:val="00C61C7D"/>
    <w:rsid w:val="00C622AA"/>
    <w:rsid w:val="00C629B3"/>
    <w:rsid w:val="00C62EA4"/>
    <w:rsid w:val="00C62FB9"/>
    <w:rsid w:val="00C6365E"/>
    <w:rsid w:val="00C638FC"/>
    <w:rsid w:val="00C63C03"/>
    <w:rsid w:val="00C63D47"/>
    <w:rsid w:val="00C6411E"/>
    <w:rsid w:val="00C656CC"/>
    <w:rsid w:val="00C660BF"/>
    <w:rsid w:val="00C66429"/>
    <w:rsid w:val="00C66908"/>
    <w:rsid w:val="00C66F33"/>
    <w:rsid w:val="00C67D63"/>
    <w:rsid w:val="00C706D1"/>
    <w:rsid w:val="00C707BF"/>
    <w:rsid w:val="00C70E7C"/>
    <w:rsid w:val="00C70E8A"/>
    <w:rsid w:val="00C70ECD"/>
    <w:rsid w:val="00C713AC"/>
    <w:rsid w:val="00C7184E"/>
    <w:rsid w:val="00C719D2"/>
    <w:rsid w:val="00C7219B"/>
    <w:rsid w:val="00C725F1"/>
    <w:rsid w:val="00C72644"/>
    <w:rsid w:val="00C728FD"/>
    <w:rsid w:val="00C72E2B"/>
    <w:rsid w:val="00C7371A"/>
    <w:rsid w:val="00C73F01"/>
    <w:rsid w:val="00C748ED"/>
    <w:rsid w:val="00C74B48"/>
    <w:rsid w:val="00C74D33"/>
    <w:rsid w:val="00C7555C"/>
    <w:rsid w:val="00C75EC3"/>
    <w:rsid w:val="00C76369"/>
    <w:rsid w:val="00C766C9"/>
    <w:rsid w:val="00C767F8"/>
    <w:rsid w:val="00C7693B"/>
    <w:rsid w:val="00C76F84"/>
    <w:rsid w:val="00C771BB"/>
    <w:rsid w:val="00C774BB"/>
    <w:rsid w:val="00C774E0"/>
    <w:rsid w:val="00C77A8B"/>
    <w:rsid w:val="00C8000C"/>
    <w:rsid w:val="00C80A02"/>
    <w:rsid w:val="00C80D4D"/>
    <w:rsid w:val="00C819A1"/>
    <w:rsid w:val="00C81DEC"/>
    <w:rsid w:val="00C82514"/>
    <w:rsid w:val="00C830E4"/>
    <w:rsid w:val="00C83969"/>
    <w:rsid w:val="00C83F05"/>
    <w:rsid w:val="00C83F5F"/>
    <w:rsid w:val="00C84F7B"/>
    <w:rsid w:val="00C85A5D"/>
    <w:rsid w:val="00C85D7F"/>
    <w:rsid w:val="00C86064"/>
    <w:rsid w:val="00C86159"/>
    <w:rsid w:val="00C86CDB"/>
    <w:rsid w:val="00C86E0B"/>
    <w:rsid w:val="00C87124"/>
    <w:rsid w:val="00C87380"/>
    <w:rsid w:val="00C876E9"/>
    <w:rsid w:val="00C87A0E"/>
    <w:rsid w:val="00C90079"/>
    <w:rsid w:val="00C90245"/>
    <w:rsid w:val="00C90833"/>
    <w:rsid w:val="00C9084B"/>
    <w:rsid w:val="00C90944"/>
    <w:rsid w:val="00C91301"/>
    <w:rsid w:val="00C91B83"/>
    <w:rsid w:val="00C91D37"/>
    <w:rsid w:val="00C925ED"/>
    <w:rsid w:val="00C92955"/>
    <w:rsid w:val="00C929CA"/>
    <w:rsid w:val="00C92D75"/>
    <w:rsid w:val="00C9386C"/>
    <w:rsid w:val="00C93DCA"/>
    <w:rsid w:val="00C9417D"/>
    <w:rsid w:val="00C947EC"/>
    <w:rsid w:val="00C94E83"/>
    <w:rsid w:val="00C95EC8"/>
    <w:rsid w:val="00C962FD"/>
    <w:rsid w:val="00C964E7"/>
    <w:rsid w:val="00C964F1"/>
    <w:rsid w:val="00C9652F"/>
    <w:rsid w:val="00C967B0"/>
    <w:rsid w:val="00C96A92"/>
    <w:rsid w:val="00C96C17"/>
    <w:rsid w:val="00C96DBA"/>
    <w:rsid w:val="00C972C3"/>
    <w:rsid w:val="00C9746C"/>
    <w:rsid w:val="00C977BD"/>
    <w:rsid w:val="00C97984"/>
    <w:rsid w:val="00CA0246"/>
    <w:rsid w:val="00CA0C53"/>
    <w:rsid w:val="00CA0D89"/>
    <w:rsid w:val="00CA0E48"/>
    <w:rsid w:val="00CA1B5C"/>
    <w:rsid w:val="00CA3457"/>
    <w:rsid w:val="00CA3461"/>
    <w:rsid w:val="00CA34CD"/>
    <w:rsid w:val="00CA417A"/>
    <w:rsid w:val="00CA4336"/>
    <w:rsid w:val="00CA5083"/>
    <w:rsid w:val="00CA5399"/>
    <w:rsid w:val="00CA5448"/>
    <w:rsid w:val="00CA5779"/>
    <w:rsid w:val="00CA63DC"/>
    <w:rsid w:val="00CA644C"/>
    <w:rsid w:val="00CA665C"/>
    <w:rsid w:val="00CA6666"/>
    <w:rsid w:val="00CA6901"/>
    <w:rsid w:val="00CA6E17"/>
    <w:rsid w:val="00CA7161"/>
    <w:rsid w:val="00CA7401"/>
    <w:rsid w:val="00CA760D"/>
    <w:rsid w:val="00CA77CE"/>
    <w:rsid w:val="00CA7A58"/>
    <w:rsid w:val="00CB06F9"/>
    <w:rsid w:val="00CB0A0A"/>
    <w:rsid w:val="00CB0A3E"/>
    <w:rsid w:val="00CB1959"/>
    <w:rsid w:val="00CB1B16"/>
    <w:rsid w:val="00CB1D2B"/>
    <w:rsid w:val="00CB1DD9"/>
    <w:rsid w:val="00CB1E2B"/>
    <w:rsid w:val="00CB295F"/>
    <w:rsid w:val="00CB2C83"/>
    <w:rsid w:val="00CB2F19"/>
    <w:rsid w:val="00CB3B59"/>
    <w:rsid w:val="00CB3B5F"/>
    <w:rsid w:val="00CB3EBD"/>
    <w:rsid w:val="00CB4315"/>
    <w:rsid w:val="00CB49E4"/>
    <w:rsid w:val="00CB4D8A"/>
    <w:rsid w:val="00CB4F4F"/>
    <w:rsid w:val="00CB4FC0"/>
    <w:rsid w:val="00CB5A92"/>
    <w:rsid w:val="00CB5FB1"/>
    <w:rsid w:val="00CB5FFF"/>
    <w:rsid w:val="00CB6289"/>
    <w:rsid w:val="00CB67A3"/>
    <w:rsid w:val="00CB68C8"/>
    <w:rsid w:val="00CB73DD"/>
    <w:rsid w:val="00CB7618"/>
    <w:rsid w:val="00CB79B9"/>
    <w:rsid w:val="00CB7A71"/>
    <w:rsid w:val="00CB7B39"/>
    <w:rsid w:val="00CB7CBF"/>
    <w:rsid w:val="00CC1BAD"/>
    <w:rsid w:val="00CC1D85"/>
    <w:rsid w:val="00CC2941"/>
    <w:rsid w:val="00CC2DB6"/>
    <w:rsid w:val="00CC383D"/>
    <w:rsid w:val="00CC414D"/>
    <w:rsid w:val="00CC4D07"/>
    <w:rsid w:val="00CC4D23"/>
    <w:rsid w:val="00CC5331"/>
    <w:rsid w:val="00CC53BF"/>
    <w:rsid w:val="00CC550F"/>
    <w:rsid w:val="00CC57C3"/>
    <w:rsid w:val="00CC5C2D"/>
    <w:rsid w:val="00CC61E3"/>
    <w:rsid w:val="00CC6B1D"/>
    <w:rsid w:val="00CC7757"/>
    <w:rsid w:val="00CC7BBF"/>
    <w:rsid w:val="00CC7D97"/>
    <w:rsid w:val="00CC7E21"/>
    <w:rsid w:val="00CD016E"/>
    <w:rsid w:val="00CD0C26"/>
    <w:rsid w:val="00CD0D32"/>
    <w:rsid w:val="00CD1AA1"/>
    <w:rsid w:val="00CD1CD4"/>
    <w:rsid w:val="00CD259D"/>
    <w:rsid w:val="00CD29C3"/>
    <w:rsid w:val="00CD341F"/>
    <w:rsid w:val="00CD3BE8"/>
    <w:rsid w:val="00CD3D78"/>
    <w:rsid w:val="00CD3F25"/>
    <w:rsid w:val="00CD468A"/>
    <w:rsid w:val="00CD4B6D"/>
    <w:rsid w:val="00CD4C45"/>
    <w:rsid w:val="00CD4E46"/>
    <w:rsid w:val="00CD4E80"/>
    <w:rsid w:val="00CD4EF0"/>
    <w:rsid w:val="00CD4FD7"/>
    <w:rsid w:val="00CD4FE1"/>
    <w:rsid w:val="00CD5200"/>
    <w:rsid w:val="00CD5696"/>
    <w:rsid w:val="00CD58A9"/>
    <w:rsid w:val="00CD5B95"/>
    <w:rsid w:val="00CD5F57"/>
    <w:rsid w:val="00CD65A8"/>
    <w:rsid w:val="00CD6A1E"/>
    <w:rsid w:val="00CD6C89"/>
    <w:rsid w:val="00CD70E2"/>
    <w:rsid w:val="00CD72B9"/>
    <w:rsid w:val="00CD7551"/>
    <w:rsid w:val="00CD7754"/>
    <w:rsid w:val="00CD79A6"/>
    <w:rsid w:val="00CD7ADD"/>
    <w:rsid w:val="00CE1284"/>
    <w:rsid w:val="00CE199A"/>
    <w:rsid w:val="00CE212A"/>
    <w:rsid w:val="00CE2867"/>
    <w:rsid w:val="00CE2869"/>
    <w:rsid w:val="00CE2978"/>
    <w:rsid w:val="00CE36A2"/>
    <w:rsid w:val="00CE58F5"/>
    <w:rsid w:val="00CE5EB1"/>
    <w:rsid w:val="00CE5F47"/>
    <w:rsid w:val="00CE616B"/>
    <w:rsid w:val="00CE62F9"/>
    <w:rsid w:val="00CE633C"/>
    <w:rsid w:val="00CE6882"/>
    <w:rsid w:val="00CE72EA"/>
    <w:rsid w:val="00CE737A"/>
    <w:rsid w:val="00CE7494"/>
    <w:rsid w:val="00CE7BE1"/>
    <w:rsid w:val="00CF0068"/>
    <w:rsid w:val="00CF0896"/>
    <w:rsid w:val="00CF0D3C"/>
    <w:rsid w:val="00CF0D9F"/>
    <w:rsid w:val="00CF1052"/>
    <w:rsid w:val="00CF1B7B"/>
    <w:rsid w:val="00CF29C0"/>
    <w:rsid w:val="00CF357D"/>
    <w:rsid w:val="00CF38C1"/>
    <w:rsid w:val="00CF3A0B"/>
    <w:rsid w:val="00CF3B6B"/>
    <w:rsid w:val="00CF400E"/>
    <w:rsid w:val="00CF4802"/>
    <w:rsid w:val="00CF4A7A"/>
    <w:rsid w:val="00CF4E64"/>
    <w:rsid w:val="00CF5178"/>
    <w:rsid w:val="00CF5DFC"/>
    <w:rsid w:val="00CF656B"/>
    <w:rsid w:val="00CF6BCC"/>
    <w:rsid w:val="00CF7822"/>
    <w:rsid w:val="00CF7E02"/>
    <w:rsid w:val="00CF7F9A"/>
    <w:rsid w:val="00D00213"/>
    <w:rsid w:val="00D00B13"/>
    <w:rsid w:val="00D00C28"/>
    <w:rsid w:val="00D018FD"/>
    <w:rsid w:val="00D01D66"/>
    <w:rsid w:val="00D02548"/>
    <w:rsid w:val="00D028B0"/>
    <w:rsid w:val="00D035E3"/>
    <w:rsid w:val="00D03D3D"/>
    <w:rsid w:val="00D04916"/>
    <w:rsid w:val="00D04D7E"/>
    <w:rsid w:val="00D050B4"/>
    <w:rsid w:val="00D05415"/>
    <w:rsid w:val="00D05466"/>
    <w:rsid w:val="00D05505"/>
    <w:rsid w:val="00D0569E"/>
    <w:rsid w:val="00D0619D"/>
    <w:rsid w:val="00D06B10"/>
    <w:rsid w:val="00D0719F"/>
    <w:rsid w:val="00D0724D"/>
    <w:rsid w:val="00D07630"/>
    <w:rsid w:val="00D10251"/>
    <w:rsid w:val="00D10437"/>
    <w:rsid w:val="00D10615"/>
    <w:rsid w:val="00D10643"/>
    <w:rsid w:val="00D106AF"/>
    <w:rsid w:val="00D10A85"/>
    <w:rsid w:val="00D10B1D"/>
    <w:rsid w:val="00D11AE8"/>
    <w:rsid w:val="00D121A7"/>
    <w:rsid w:val="00D123E4"/>
    <w:rsid w:val="00D123EC"/>
    <w:rsid w:val="00D13549"/>
    <w:rsid w:val="00D138F2"/>
    <w:rsid w:val="00D13AF8"/>
    <w:rsid w:val="00D13F73"/>
    <w:rsid w:val="00D14616"/>
    <w:rsid w:val="00D147A4"/>
    <w:rsid w:val="00D14B0B"/>
    <w:rsid w:val="00D14D6A"/>
    <w:rsid w:val="00D1635F"/>
    <w:rsid w:val="00D1636B"/>
    <w:rsid w:val="00D167FE"/>
    <w:rsid w:val="00D16973"/>
    <w:rsid w:val="00D17129"/>
    <w:rsid w:val="00D17427"/>
    <w:rsid w:val="00D175B0"/>
    <w:rsid w:val="00D17A67"/>
    <w:rsid w:val="00D17B95"/>
    <w:rsid w:val="00D17CBD"/>
    <w:rsid w:val="00D2015D"/>
    <w:rsid w:val="00D20552"/>
    <w:rsid w:val="00D21FA4"/>
    <w:rsid w:val="00D228FA"/>
    <w:rsid w:val="00D22941"/>
    <w:rsid w:val="00D2296D"/>
    <w:rsid w:val="00D22B54"/>
    <w:rsid w:val="00D23558"/>
    <w:rsid w:val="00D23B29"/>
    <w:rsid w:val="00D24466"/>
    <w:rsid w:val="00D24E14"/>
    <w:rsid w:val="00D25B82"/>
    <w:rsid w:val="00D263E6"/>
    <w:rsid w:val="00D2688A"/>
    <w:rsid w:val="00D273F7"/>
    <w:rsid w:val="00D27AAB"/>
    <w:rsid w:val="00D27C2F"/>
    <w:rsid w:val="00D27DDC"/>
    <w:rsid w:val="00D3008B"/>
    <w:rsid w:val="00D3134D"/>
    <w:rsid w:val="00D31532"/>
    <w:rsid w:val="00D317BA"/>
    <w:rsid w:val="00D31800"/>
    <w:rsid w:val="00D31FFC"/>
    <w:rsid w:val="00D32232"/>
    <w:rsid w:val="00D32E83"/>
    <w:rsid w:val="00D32E98"/>
    <w:rsid w:val="00D32FE8"/>
    <w:rsid w:val="00D3307E"/>
    <w:rsid w:val="00D333FA"/>
    <w:rsid w:val="00D338C7"/>
    <w:rsid w:val="00D33F7A"/>
    <w:rsid w:val="00D3407A"/>
    <w:rsid w:val="00D34F30"/>
    <w:rsid w:val="00D3517E"/>
    <w:rsid w:val="00D35619"/>
    <w:rsid w:val="00D3720D"/>
    <w:rsid w:val="00D372F6"/>
    <w:rsid w:val="00D37307"/>
    <w:rsid w:val="00D374E5"/>
    <w:rsid w:val="00D3760C"/>
    <w:rsid w:val="00D37B46"/>
    <w:rsid w:val="00D37BD2"/>
    <w:rsid w:val="00D37EE2"/>
    <w:rsid w:val="00D4028D"/>
    <w:rsid w:val="00D40B7C"/>
    <w:rsid w:val="00D40C24"/>
    <w:rsid w:val="00D4125E"/>
    <w:rsid w:val="00D414F8"/>
    <w:rsid w:val="00D41BAB"/>
    <w:rsid w:val="00D41BE4"/>
    <w:rsid w:val="00D41BF1"/>
    <w:rsid w:val="00D421D4"/>
    <w:rsid w:val="00D42717"/>
    <w:rsid w:val="00D43773"/>
    <w:rsid w:val="00D43A58"/>
    <w:rsid w:val="00D43BBE"/>
    <w:rsid w:val="00D43E37"/>
    <w:rsid w:val="00D4437C"/>
    <w:rsid w:val="00D443E0"/>
    <w:rsid w:val="00D44C55"/>
    <w:rsid w:val="00D45367"/>
    <w:rsid w:val="00D4553E"/>
    <w:rsid w:val="00D458AD"/>
    <w:rsid w:val="00D46168"/>
    <w:rsid w:val="00D4638B"/>
    <w:rsid w:val="00D46776"/>
    <w:rsid w:val="00D47E85"/>
    <w:rsid w:val="00D50127"/>
    <w:rsid w:val="00D502CA"/>
    <w:rsid w:val="00D509BA"/>
    <w:rsid w:val="00D50C18"/>
    <w:rsid w:val="00D50CB1"/>
    <w:rsid w:val="00D5181C"/>
    <w:rsid w:val="00D519CF"/>
    <w:rsid w:val="00D51ABE"/>
    <w:rsid w:val="00D51E8B"/>
    <w:rsid w:val="00D521E5"/>
    <w:rsid w:val="00D524A9"/>
    <w:rsid w:val="00D52AC0"/>
    <w:rsid w:val="00D52F4C"/>
    <w:rsid w:val="00D53673"/>
    <w:rsid w:val="00D53A36"/>
    <w:rsid w:val="00D53B3A"/>
    <w:rsid w:val="00D5478E"/>
    <w:rsid w:val="00D5491E"/>
    <w:rsid w:val="00D54B18"/>
    <w:rsid w:val="00D5522F"/>
    <w:rsid w:val="00D552C2"/>
    <w:rsid w:val="00D555D2"/>
    <w:rsid w:val="00D55F32"/>
    <w:rsid w:val="00D60877"/>
    <w:rsid w:val="00D614C9"/>
    <w:rsid w:val="00D619B8"/>
    <w:rsid w:val="00D63406"/>
    <w:rsid w:val="00D63AB5"/>
    <w:rsid w:val="00D63ACC"/>
    <w:rsid w:val="00D640CF"/>
    <w:rsid w:val="00D640FF"/>
    <w:rsid w:val="00D643BB"/>
    <w:rsid w:val="00D64667"/>
    <w:rsid w:val="00D64867"/>
    <w:rsid w:val="00D64B16"/>
    <w:rsid w:val="00D64B36"/>
    <w:rsid w:val="00D64BB5"/>
    <w:rsid w:val="00D64C86"/>
    <w:rsid w:val="00D66625"/>
    <w:rsid w:val="00D671AE"/>
    <w:rsid w:val="00D67271"/>
    <w:rsid w:val="00D674E2"/>
    <w:rsid w:val="00D67C7B"/>
    <w:rsid w:val="00D705FC"/>
    <w:rsid w:val="00D707A0"/>
    <w:rsid w:val="00D70BE9"/>
    <w:rsid w:val="00D70EB2"/>
    <w:rsid w:val="00D7134D"/>
    <w:rsid w:val="00D71680"/>
    <w:rsid w:val="00D71B1D"/>
    <w:rsid w:val="00D71BB4"/>
    <w:rsid w:val="00D72CC3"/>
    <w:rsid w:val="00D72EF2"/>
    <w:rsid w:val="00D72F07"/>
    <w:rsid w:val="00D73DAA"/>
    <w:rsid w:val="00D73E1D"/>
    <w:rsid w:val="00D740EB"/>
    <w:rsid w:val="00D74155"/>
    <w:rsid w:val="00D743C8"/>
    <w:rsid w:val="00D745F2"/>
    <w:rsid w:val="00D74C54"/>
    <w:rsid w:val="00D75A71"/>
    <w:rsid w:val="00D75D8C"/>
    <w:rsid w:val="00D76522"/>
    <w:rsid w:val="00D76892"/>
    <w:rsid w:val="00D76D7E"/>
    <w:rsid w:val="00D76E3F"/>
    <w:rsid w:val="00D76F25"/>
    <w:rsid w:val="00D7751C"/>
    <w:rsid w:val="00D80293"/>
    <w:rsid w:val="00D80369"/>
    <w:rsid w:val="00D80BCC"/>
    <w:rsid w:val="00D80C15"/>
    <w:rsid w:val="00D8151B"/>
    <w:rsid w:val="00D816A3"/>
    <w:rsid w:val="00D816E0"/>
    <w:rsid w:val="00D81A5D"/>
    <w:rsid w:val="00D81C5B"/>
    <w:rsid w:val="00D82B76"/>
    <w:rsid w:val="00D82BB2"/>
    <w:rsid w:val="00D82CEA"/>
    <w:rsid w:val="00D82D13"/>
    <w:rsid w:val="00D82D84"/>
    <w:rsid w:val="00D831BE"/>
    <w:rsid w:val="00D8355B"/>
    <w:rsid w:val="00D8408F"/>
    <w:rsid w:val="00D8491B"/>
    <w:rsid w:val="00D85D5C"/>
    <w:rsid w:val="00D86156"/>
    <w:rsid w:val="00D87D3E"/>
    <w:rsid w:val="00D9011A"/>
    <w:rsid w:val="00D9026E"/>
    <w:rsid w:val="00D904C4"/>
    <w:rsid w:val="00D90BF1"/>
    <w:rsid w:val="00D90E63"/>
    <w:rsid w:val="00D90F1E"/>
    <w:rsid w:val="00D9114A"/>
    <w:rsid w:val="00D911E8"/>
    <w:rsid w:val="00D918CC"/>
    <w:rsid w:val="00D9204C"/>
    <w:rsid w:val="00D92DBD"/>
    <w:rsid w:val="00D94AB5"/>
    <w:rsid w:val="00D94FFA"/>
    <w:rsid w:val="00D959C9"/>
    <w:rsid w:val="00D959CA"/>
    <w:rsid w:val="00D95AE9"/>
    <w:rsid w:val="00D95AEC"/>
    <w:rsid w:val="00D95C67"/>
    <w:rsid w:val="00D95FA7"/>
    <w:rsid w:val="00D960E0"/>
    <w:rsid w:val="00D9671A"/>
    <w:rsid w:val="00D9713A"/>
    <w:rsid w:val="00D97C42"/>
    <w:rsid w:val="00D97F26"/>
    <w:rsid w:val="00DA066B"/>
    <w:rsid w:val="00DA071F"/>
    <w:rsid w:val="00DA090F"/>
    <w:rsid w:val="00DA09E4"/>
    <w:rsid w:val="00DA0A5F"/>
    <w:rsid w:val="00DA115C"/>
    <w:rsid w:val="00DA11EC"/>
    <w:rsid w:val="00DA13ED"/>
    <w:rsid w:val="00DA1F55"/>
    <w:rsid w:val="00DA1F8D"/>
    <w:rsid w:val="00DA2A08"/>
    <w:rsid w:val="00DA3095"/>
    <w:rsid w:val="00DA4804"/>
    <w:rsid w:val="00DA503F"/>
    <w:rsid w:val="00DA57E1"/>
    <w:rsid w:val="00DA5A2C"/>
    <w:rsid w:val="00DA5BC3"/>
    <w:rsid w:val="00DA67BA"/>
    <w:rsid w:val="00DA68C4"/>
    <w:rsid w:val="00DA6B31"/>
    <w:rsid w:val="00DA6F61"/>
    <w:rsid w:val="00DA795F"/>
    <w:rsid w:val="00DA7A61"/>
    <w:rsid w:val="00DA7B8D"/>
    <w:rsid w:val="00DA7C8D"/>
    <w:rsid w:val="00DA7F93"/>
    <w:rsid w:val="00DB05ED"/>
    <w:rsid w:val="00DB06EE"/>
    <w:rsid w:val="00DB0798"/>
    <w:rsid w:val="00DB1284"/>
    <w:rsid w:val="00DB1B76"/>
    <w:rsid w:val="00DB313D"/>
    <w:rsid w:val="00DB3932"/>
    <w:rsid w:val="00DB4088"/>
    <w:rsid w:val="00DB41C3"/>
    <w:rsid w:val="00DB42D0"/>
    <w:rsid w:val="00DB42F9"/>
    <w:rsid w:val="00DB5C5C"/>
    <w:rsid w:val="00DB62DC"/>
    <w:rsid w:val="00DB6BDB"/>
    <w:rsid w:val="00DB6CCD"/>
    <w:rsid w:val="00DB71E4"/>
    <w:rsid w:val="00DC0311"/>
    <w:rsid w:val="00DC0E30"/>
    <w:rsid w:val="00DC1208"/>
    <w:rsid w:val="00DC186C"/>
    <w:rsid w:val="00DC1BA1"/>
    <w:rsid w:val="00DC1ED5"/>
    <w:rsid w:val="00DC20D5"/>
    <w:rsid w:val="00DC2ABC"/>
    <w:rsid w:val="00DC389D"/>
    <w:rsid w:val="00DC3A0E"/>
    <w:rsid w:val="00DC3D00"/>
    <w:rsid w:val="00DC439B"/>
    <w:rsid w:val="00DC47ED"/>
    <w:rsid w:val="00DC49A7"/>
    <w:rsid w:val="00DC53CB"/>
    <w:rsid w:val="00DC54FC"/>
    <w:rsid w:val="00DC5A0D"/>
    <w:rsid w:val="00DC5BC0"/>
    <w:rsid w:val="00DC5ED3"/>
    <w:rsid w:val="00DC675D"/>
    <w:rsid w:val="00DC72A0"/>
    <w:rsid w:val="00DC753E"/>
    <w:rsid w:val="00DC7911"/>
    <w:rsid w:val="00DC79E0"/>
    <w:rsid w:val="00DC7FF7"/>
    <w:rsid w:val="00DD006E"/>
    <w:rsid w:val="00DD0E44"/>
    <w:rsid w:val="00DD0EA4"/>
    <w:rsid w:val="00DD14B4"/>
    <w:rsid w:val="00DD2C94"/>
    <w:rsid w:val="00DD3762"/>
    <w:rsid w:val="00DD3878"/>
    <w:rsid w:val="00DD4569"/>
    <w:rsid w:val="00DD4C21"/>
    <w:rsid w:val="00DD4F2B"/>
    <w:rsid w:val="00DD515C"/>
    <w:rsid w:val="00DD567E"/>
    <w:rsid w:val="00DD6712"/>
    <w:rsid w:val="00DD7860"/>
    <w:rsid w:val="00DD793C"/>
    <w:rsid w:val="00DE012D"/>
    <w:rsid w:val="00DE06B0"/>
    <w:rsid w:val="00DE06FA"/>
    <w:rsid w:val="00DE0A17"/>
    <w:rsid w:val="00DE17AA"/>
    <w:rsid w:val="00DE1AB0"/>
    <w:rsid w:val="00DE1B42"/>
    <w:rsid w:val="00DE1DF7"/>
    <w:rsid w:val="00DE2B69"/>
    <w:rsid w:val="00DE2C21"/>
    <w:rsid w:val="00DE2D18"/>
    <w:rsid w:val="00DE39DF"/>
    <w:rsid w:val="00DE3C49"/>
    <w:rsid w:val="00DE436D"/>
    <w:rsid w:val="00DE45BB"/>
    <w:rsid w:val="00DE5105"/>
    <w:rsid w:val="00DE60C7"/>
    <w:rsid w:val="00DE6155"/>
    <w:rsid w:val="00DE6237"/>
    <w:rsid w:val="00DE680B"/>
    <w:rsid w:val="00DE6B95"/>
    <w:rsid w:val="00DE6D1C"/>
    <w:rsid w:val="00DE6DBD"/>
    <w:rsid w:val="00DE7C3D"/>
    <w:rsid w:val="00DF0B5B"/>
    <w:rsid w:val="00DF1069"/>
    <w:rsid w:val="00DF106E"/>
    <w:rsid w:val="00DF12AE"/>
    <w:rsid w:val="00DF29E2"/>
    <w:rsid w:val="00DF31D1"/>
    <w:rsid w:val="00DF34F8"/>
    <w:rsid w:val="00DF3883"/>
    <w:rsid w:val="00DF3D96"/>
    <w:rsid w:val="00DF3F9C"/>
    <w:rsid w:val="00DF43C2"/>
    <w:rsid w:val="00DF43F6"/>
    <w:rsid w:val="00DF6155"/>
    <w:rsid w:val="00DF6204"/>
    <w:rsid w:val="00DF6220"/>
    <w:rsid w:val="00DF6803"/>
    <w:rsid w:val="00DF6BB3"/>
    <w:rsid w:val="00DF7272"/>
    <w:rsid w:val="00DF7293"/>
    <w:rsid w:val="00DF7808"/>
    <w:rsid w:val="00E0081C"/>
    <w:rsid w:val="00E015A0"/>
    <w:rsid w:val="00E016C0"/>
    <w:rsid w:val="00E01E1D"/>
    <w:rsid w:val="00E020EC"/>
    <w:rsid w:val="00E024C4"/>
    <w:rsid w:val="00E02CA7"/>
    <w:rsid w:val="00E02F22"/>
    <w:rsid w:val="00E03474"/>
    <w:rsid w:val="00E03BB9"/>
    <w:rsid w:val="00E04060"/>
    <w:rsid w:val="00E04092"/>
    <w:rsid w:val="00E04EC8"/>
    <w:rsid w:val="00E05962"/>
    <w:rsid w:val="00E05A8F"/>
    <w:rsid w:val="00E05D29"/>
    <w:rsid w:val="00E060D6"/>
    <w:rsid w:val="00E060FB"/>
    <w:rsid w:val="00E062C9"/>
    <w:rsid w:val="00E0643D"/>
    <w:rsid w:val="00E0702C"/>
    <w:rsid w:val="00E10485"/>
    <w:rsid w:val="00E10925"/>
    <w:rsid w:val="00E10E6A"/>
    <w:rsid w:val="00E1161C"/>
    <w:rsid w:val="00E116E1"/>
    <w:rsid w:val="00E11A9C"/>
    <w:rsid w:val="00E132A4"/>
    <w:rsid w:val="00E13456"/>
    <w:rsid w:val="00E1393A"/>
    <w:rsid w:val="00E14035"/>
    <w:rsid w:val="00E144C9"/>
    <w:rsid w:val="00E146A2"/>
    <w:rsid w:val="00E14989"/>
    <w:rsid w:val="00E14FBB"/>
    <w:rsid w:val="00E155AB"/>
    <w:rsid w:val="00E15622"/>
    <w:rsid w:val="00E1583E"/>
    <w:rsid w:val="00E159C2"/>
    <w:rsid w:val="00E1617C"/>
    <w:rsid w:val="00E16A90"/>
    <w:rsid w:val="00E16C98"/>
    <w:rsid w:val="00E16D94"/>
    <w:rsid w:val="00E17002"/>
    <w:rsid w:val="00E17604"/>
    <w:rsid w:val="00E17A7C"/>
    <w:rsid w:val="00E17D06"/>
    <w:rsid w:val="00E17D87"/>
    <w:rsid w:val="00E209A1"/>
    <w:rsid w:val="00E211CB"/>
    <w:rsid w:val="00E218AA"/>
    <w:rsid w:val="00E21D09"/>
    <w:rsid w:val="00E22B02"/>
    <w:rsid w:val="00E22C2C"/>
    <w:rsid w:val="00E22F00"/>
    <w:rsid w:val="00E23A44"/>
    <w:rsid w:val="00E23AF4"/>
    <w:rsid w:val="00E23DDE"/>
    <w:rsid w:val="00E23F0F"/>
    <w:rsid w:val="00E23FAE"/>
    <w:rsid w:val="00E24343"/>
    <w:rsid w:val="00E24410"/>
    <w:rsid w:val="00E24D90"/>
    <w:rsid w:val="00E25B9E"/>
    <w:rsid w:val="00E25BC2"/>
    <w:rsid w:val="00E26E9A"/>
    <w:rsid w:val="00E30C2A"/>
    <w:rsid w:val="00E30DC5"/>
    <w:rsid w:val="00E30EFE"/>
    <w:rsid w:val="00E3140B"/>
    <w:rsid w:val="00E31735"/>
    <w:rsid w:val="00E3197E"/>
    <w:rsid w:val="00E319F4"/>
    <w:rsid w:val="00E31DDD"/>
    <w:rsid w:val="00E31E32"/>
    <w:rsid w:val="00E31EF3"/>
    <w:rsid w:val="00E321DB"/>
    <w:rsid w:val="00E3233D"/>
    <w:rsid w:val="00E32B13"/>
    <w:rsid w:val="00E32D5B"/>
    <w:rsid w:val="00E32E0E"/>
    <w:rsid w:val="00E33201"/>
    <w:rsid w:val="00E33595"/>
    <w:rsid w:val="00E33F8F"/>
    <w:rsid w:val="00E345E8"/>
    <w:rsid w:val="00E351E3"/>
    <w:rsid w:val="00E35294"/>
    <w:rsid w:val="00E35978"/>
    <w:rsid w:val="00E35B6A"/>
    <w:rsid w:val="00E35C5D"/>
    <w:rsid w:val="00E35C91"/>
    <w:rsid w:val="00E3604D"/>
    <w:rsid w:val="00E36700"/>
    <w:rsid w:val="00E36B8B"/>
    <w:rsid w:val="00E36D28"/>
    <w:rsid w:val="00E37345"/>
    <w:rsid w:val="00E375E1"/>
    <w:rsid w:val="00E37769"/>
    <w:rsid w:val="00E37DC9"/>
    <w:rsid w:val="00E37E9A"/>
    <w:rsid w:val="00E37EE5"/>
    <w:rsid w:val="00E402F5"/>
    <w:rsid w:val="00E40541"/>
    <w:rsid w:val="00E409EA"/>
    <w:rsid w:val="00E40ACF"/>
    <w:rsid w:val="00E40E72"/>
    <w:rsid w:val="00E412AC"/>
    <w:rsid w:val="00E4133C"/>
    <w:rsid w:val="00E4170D"/>
    <w:rsid w:val="00E418D9"/>
    <w:rsid w:val="00E41ACC"/>
    <w:rsid w:val="00E42709"/>
    <w:rsid w:val="00E429F1"/>
    <w:rsid w:val="00E430B4"/>
    <w:rsid w:val="00E432E4"/>
    <w:rsid w:val="00E432F0"/>
    <w:rsid w:val="00E4331A"/>
    <w:rsid w:val="00E4391F"/>
    <w:rsid w:val="00E43923"/>
    <w:rsid w:val="00E43AD6"/>
    <w:rsid w:val="00E44977"/>
    <w:rsid w:val="00E449A2"/>
    <w:rsid w:val="00E44C56"/>
    <w:rsid w:val="00E459EF"/>
    <w:rsid w:val="00E45E5C"/>
    <w:rsid w:val="00E462C5"/>
    <w:rsid w:val="00E4754E"/>
    <w:rsid w:val="00E5011D"/>
    <w:rsid w:val="00E507F7"/>
    <w:rsid w:val="00E50C32"/>
    <w:rsid w:val="00E50D69"/>
    <w:rsid w:val="00E5111F"/>
    <w:rsid w:val="00E51C95"/>
    <w:rsid w:val="00E531C8"/>
    <w:rsid w:val="00E533FA"/>
    <w:rsid w:val="00E53696"/>
    <w:rsid w:val="00E53975"/>
    <w:rsid w:val="00E54195"/>
    <w:rsid w:val="00E5482D"/>
    <w:rsid w:val="00E54C2B"/>
    <w:rsid w:val="00E54CCD"/>
    <w:rsid w:val="00E54F98"/>
    <w:rsid w:val="00E55618"/>
    <w:rsid w:val="00E55E1D"/>
    <w:rsid w:val="00E5613F"/>
    <w:rsid w:val="00E57A34"/>
    <w:rsid w:val="00E57F6F"/>
    <w:rsid w:val="00E6008A"/>
    <w:rsid w:val="00E60CCE"/>
    <w:rsid w:val="00E62AFD"/>
    <w:rsid w:val="00E62B07"/>
    <w:rsid w:val="00E63080"/>
    <w:rsid w:val="00E64133"/>
    <w:rsid w:val="00E641A6"/>
    <w:rsid w:val="00E64997"/>
    <w:rsid w:val="00E65317"/>
    <w:rsid w:val="00E655CA"/>
    <w:rsid w:val="00E6568A"/>
    <w:rsid w:val="00E65759"/>
    <w:rsid w:val="00E65884"/>
    <w:rsid w:val="00E6604C"/>
    <w:rsid w:val="00E66A73"/>
    <w:rsid w:val="00E67082"/>
    <w:rsid w:val="00E6753C"/>
    <w:rsid w:val="00E67793"/>
    <w:rsid w:val="00E678FC"/>
    <w:rsid w:val="00E67B56"/>
    <w:rsid w:val="00E700E8"/>
    <w:rsid w:val="00E703C1"/>
    <w:rsid w:val="00E708F0"/>
    <w:rsid w:val="00E709EE"/>
    <w:rsid w:val="00E70A16"/>
    <w:rsid w:val="00E70A4C"/>
    <w:rsid w:val="00E70C66"/>
    <w:rsid w:val="00E713C1"/>
    <w:rsid w:val="00E7184C"/>
    <w:rsid w:val="00E71C9E"/>
    <w:rsid w:val="00E71D13"/>
    <w:rsid w:val="00E7275F"/>
    <w:rsid w:val="00E729B4"/>
    <w:rsid w:val="00E72BEF"/>
    <w:rsid w:val="00E73079"/>
    <w:rsid w:val="00E732B3"/>
    <w:rsid w:val="00E7354F"/>
    <w:rsid w:val="00E7355B"/>
    <w:rsid w:val="00E749C4"/>
    <w:rsid w:val="00E74EF1"/>
    <w:rsid w:val="00E75123"/>
    <w:rsid w:val="00E753B6"/>
    <w:rsid w:val="00E755D1"/>
    <w:rsid w:val="00E757D0"/>
    <w:rsid w:val="00E75F75"/>
    <w:rsid w:val="00E779D9"/>
    <w:rsid w:val="00E77C3B"/>
    <w:rsid w:val="00E77F34"/>
    <w:rsid w:val="00E80270"/>
    <w:rsid w:val="00E80D48"/>
    <w:rsid w:val="00E80D68"/>
    <w:rsid w:val="00E81F92"/>
    <w:rsid w:val="00E8278A"/>
    <w:rsid w:val="00E83176"/>
    <w:rsid w:val="00E83978"/>
    <w:rsid w:val="00E83BDC"/>
    <w:rsid w:val="00E83BF2"/>
    <w:rsid w:val="00E83FE3"/>
    <w:rsid w:val="00E8449A"/>
    <w:rsid w:val="00E845A0"/>
    <w:rsid w:val="00E84B43"/>
    <w:rsid w:val="00E85189"/>
    <w:rsid w:val="00E85659"/>
    <w:rsid w:val="00E85666"/>
    <w:rsid w:val="00E862B3"/>
    <w:rsid w:val="00E86727"/>
    <w:rsid w:val="00E86B56"/>
    <w:rsid w:val="00E86F74"/>
    <w:rsid w:val="00E872EB"/>
    <w:rsid w:val="00E8738D"/>
    <w:rsid w:val="00E90DA7"/>
    <w:rsid w:val="00E90E1F"/>
    <w:rsid w:val="00E91861"/>
    <w:rsid w:val="00E923A9"/>
    <w:rsid w:val="00E92831"/>
    <w:rsid w:val="00E92903"/>
    <w:rsid w:val="00E9448B"/>
    <w:rsid w:val="00E9449D"/>
    <w:rsid w:val="00E94A1A"/>
    <w:rsid w:val="00E94FEE"/>
    <w:rsid w:val="00E95476"/>
    <w:rsid w:val="00E95564"/>
    <w:rsid w:val="00E956E4"/>
    <w:rsid w:val="00E957DF"/>
    <w:rsid w:val="00E95A92"/>
    <w:rsid w:val="00E965F7"/>
    <w:rsid w:val="00E968D6"/>
    <w:rsid w:val="00E96A32"/>
    <w:rsid w:val="00E9707E"/>
    <w:rsid w:val="00E97207"/>
    <w:rsid w:val="00E9731C"/>
    <w:rsid w:val="00E973E5"/>
    <w:rsid w:val="00E973FA"/>
    <w:rsid w:val="00E975AB"/>
    <w:rsid w:val="00E97C7E"/>
    <w:rsid w:val="00E97D08"/>
    <w:rsid w:val="00EA02B1"/>
    <w:rsid w:val="00EA07D1"/>
    <w:rsid w:val="00EA1DF6"/>
    <w:rsid w:val="00EA1E3F"/>
    <w:rsid w:val="00EA1F06"/>
    <w:rsid w:val="00EA27E2"/>
    <w:rsid w:val="00EA39EB"/>
    <w:rsid w:val="00EA3B76"/>
    <w:rsid w:val="00EA3D3A"/>
    <w:rsid w:val="00EA4E36"/>
    <w:rsid w:val="00EA51A6"/>
    <w:rsid w:val="00EA5456"/>
    <w:rsid w:val="00EA557D"/>
    <w:rsid w:val="00EA567C"/>
    <w:rsid w:val="00EA5715"/>
    <w:rsid w:val="00EA57E3"/>
    <w:rsid w:val="00EA5EB2"/>
    <w:rsid w:val="00EA666F"/>
    <w:rsid w:val="00EA677F"/>
    <w:rsid w:val="00EA6FAD"/>
    <w:rsid w:val="00EA7790"/>
    <w:rsid w:val="00EB04BA"/>
    <w:rsid w:val="00EB08CD"/>
    <w:rsid w:val="00EB0BDA"/>
    <w:rsid w:val="00EB14DC"/>
    <w:rsid w:val="00EB361B"/>
    <w:rsid w:val="00EB40D4"/>
    <w:rsid w:val="00EB44CD"/>
    <w:rsid w:val="00EB4543"/>
    <w:rsid w:val="00EB48B6"/>
    <w:rsid w:val="00EB5297"/>
    <w:rsid w:val="00EB55DE"/>
    <w:rsid w:val="00EB5643"/>
    <w:rsid w:val="00EB5645"/>
    <w:rsid w:val="00EB57EC"/>
    <w:rsid w:val="00EB6216"/>
    <w:rsid w:val="00EB65DA"/>
    <w:rsid w:val="00EB6A79"/>
    <w:rsid w:val="00EB6BA5"/>
    <w:rsid w:val="00EB7CCA"/>
    <w:rsid w:val="00EB7D80"/>
    <w:rsid w:val="00EC010B"/>
    <w:rsid w:val="00EC0256"/>
    <w:rsid w:val="00EC07A9"/>
    <w:rsid w:val="00EC082C"/>
    <w:rsid w:val="00EC0C41"/>
    <w:rsid w:val="00EC0DD4"/>
    <w:rsid w:val="00EC1089"/>
    <w:rsid w:val="00EC130A"/>
    <w:rsid w:val="00EC15B7"/>
    <w:rsid w:val="00EC1C14"/>
    <w:rsid w:val="00EC1F32"/>
    <w:rsid w:val="00EC2293"/>
    <w:rsid w:val="00EC2B0A"/>
    <w:rsid w:val="00EC2BA5"/>
    <w:rsid w:val="00EC33EC"/>
    <w:rsid w:val="00EC3CEE"/>
    <w:rsid w:val="00EC405C"/>
    <w:rsid w:val="00EC4C12"/>
    <w:rsid w:val="00EC4FF3"/>
    <w:rsid w:val="00EC5076"/>
    <w:rsid w:val="00EC5961"/>
    <w:rsid w:val="00EC5A35"/>
    <w:rsid w:val="00EC5A78"/>
    <w:rsid w:val="00EC5A8A"/>
    <w:rsid w:val="00EC5DC6"/>
    <w:rsid w:val="00EC5DD1"/>
    <w:rsid w:val="00EC6276"/>
    <w:rsid w:val="00EC670D"/>
    <w:rsid w:val="00EC764C"/>
    <w:rsid w:val="00EC767B"/>
    <w:rsid w:val="00EC7747"/>
    <w:rsid w:val="00EC778F"/>
    <w:rsid w:val="00ED0270"/>
    <w:rsid w:val="00ED0294"/>
    <w:rsid w:val="00ED08B9"/>
    <w:rsid w:val="00ED0911"/>
    <w:rsid w:val="00ED0A54"/>
    <w:rsid w:val="00ED0E52"/>
    <w:rsid w:val="00ED1E8E"/>
    <w:rsid w:val="00ED212B"/>
    <w:rsid w:val="00ED266B"/>
    <w:rsid w:val="00ED2D83"/>
    <w:rsid w:val="00ED324D"/>
    <w:rsid w:val="00ED333A"/>
    <w:rsid w:val="00ED3569"/>
    <w:rsid w:val="00ED3BD1"/>
    <w:rsid w:val="00ED3C37"/>
    <w:rsid w:val="00ED40B9"/>
    <w:rsid w:val="00ED43FE"/>
    <w:rsid w:val="00ED4682"/>
    <w:rsid w:val="00ED4AB1"/>
    <w:rsid w:val="00ED4D2B"/>
    <w:rsid w:val="00ED5601"/>
    <w:rsid w:val="00ED5740"/>
    <w:rsid w:val="00ED5832"/>
    <w:rsid w:val="00ED6584"/>
    <w:rsid w:val="00ED6722"/>
    <w:rsid w:val="00ED6DCE"/>
    <w:rsid w:val="00EE026F"/>
    <w:rsid w:val="00EE0649"/>
    <w:rsid w:val="00EE069D"/>
    <w:rsid w:val="00EE15C2"/>
    <w:rsid w:val="00EE1A69"/>
    <w:rsid w:val="00EE2495"/>
    <w:rsid w:val="00EE349D"/>
    <w:rsid w:val="00EE3DE3"/>
    <w:rsid w:val="00EE43E5"/>
    <w:rsid w:val="00EE5470"/>
    <w:rsid w:val="00EE54DD"/>
    <w:rsid w:val="00EE589A"/>
    <w:rsid w:val="00EE6684"/>
    <w:rsid w:val="00EE6B1B"/>
    <w:rsid w:val="00EE786D"/>
    <w:rsid w:val="00EE7A99"/>
    <w:rsid w:val="00EE7C23"/>
    <w:rsid w:val="00EF0061"/>
    <w:rsid w:val="00EF011A"/>
    <w:rsid w:val="00EF14E8"/>
    <w:rsid w:val="00EF18A3"/>
    <w:rsid w:val="00EF1A73"/>
    <w:rsid w:val="00EF1CA7"/>
    <w:rsid w:val="00EF2029"/>
    <w:rsid w:val="00EF20F2"/>
    <w:rsid w:val="00EF2793"/>
    <w:rsid w:val="00EF2879"/>
    <w:rsid w:val="00EF2E83"/>
    <w:rsid w:val="00EF38C7"/>
    <w:rsid w:val="00EF4680"/>
    <w:rsid w:val="00EF478B"/>
    <w:rsid w:val="00EF5255"/>
    <w:rsid w:val="00EF546E"/>
    <w:rsid w:val="00EF5AC1"/>
    <w:rsid w:val="00EF6660"/>
    <w:rsid w:val="00EF734C"/>
    <w:rsid w:val="00EF78DE"/>
    <w:rsid w:val="00EF7AFA"/>
    <w:rsid w:val="00EF7BF6"/>
    <w:rsid w:val="00F00CBF"/>
    <w:rsid w:val="00F0113D"/>
    <w:rsid w:val="00F011E1"/>
    <w:rsid w:val="00F015D5"/>
    <w:rsid w:val="00F01C2E"/>
    <w:rsid w:val="00F01D15"/>
    <w:rsid w:val="00F022D9"/>
    <w:rsid w:val="00F027AA"/>
    <w:rsid w:val="00F02913"/>
    <w:rsid w:val="00F02917"/>
    <w:rsid w:val="00F03AC5"/>
    <w:rsid w:val="00F03F2F"/>
    <w:rsid w:val="00F04015"/>
    <w:rsid w:val="00F04647"/>
    <w:rsid w:val="00F05CAC"/>
    <w:rsid w:val="00F06083"/>
    <w:rsid w:val="00F077B4"/>
    <w:rsid w:val="00F0787F"/>
    <w:rsid w:val="00F079BC"/>
    <w:rsid w:val="00F100BB"/>
    <w:rsid w:val="00F1071C"/>
    <w:rsid w:val="00F10AB0"/>
    <w:rsid w:val="00F10EE0"/>
    <w:rsid w:val="00F111EB"/>
    <w:rsid w:val="00F11391"/>
    <w:rsid w:val="00F114EF"/>
    <w:rsid w:val="00F11A41"/>
    <w:rsid w:val="00F11C48"/>
    <w:rsid w:val="00F11F6C"/>
    <w:rsid w:val="00F12155"/>
    <w:rsid w:val="00F1278A"/>
    <w:rsid w:val="00F12B16"/>
    <w:rsid w:val="00F12B27"/>
    <w:rsid w:val="00F134EC"/>
    <w:rsid w:val="00F13693"/>
    <w:rsid w:val="00F14319"/>
    <w:rsid w:val="00F146F4"/>
    <w:rsid w:val="00F1479D"/>
    <w:rsid w:val="00F15159"/>
    <w:rsid w:val="00F151EA"/>
    <w:rsid w:val="00F154B6"/>
    <w:rsid w:val="00F15EEF"/>
    <w:rsid w:val="00F15F10"/>
    <w:rsid w:val="00F16610"/>
    <w:rsid w:val="00F16627"/>
    <w:rsid w:val="00F17C08"/>
    <w:rsid w:val="00F17F95"/>
    <w:rsid w:val="00F200D1"/>
    <w:rsid w:val="00F20E2F"/>
    <w:rsid w:val="00F213BA"/>
    <w:rsid w:val="00F21500"/>
    <w:rsid w:val="00F21E79"/>
    <w:rsid w:val="00F22726"/>
    <w:rsid w:val="00F22E14"/>
    <w:rsid w:val="00F22FF5"/>
    <w:rsid w:val="00F237A7"/>
    <w:rsid w:val="00F24439"/>
    <w:rsid w:val="00F24B2C"/>
    <w:rsid w:val="00F24DE3"/>
    <w:rsid w:val="00F257E9"/>
    <w:rsid w:val="00F25B60"/>
    <w:rsid w:val="00F25FC5"/>
    <w:rsid w:val="00F265D5"/>
    <w:rsid w:val="00F2693D"/>
    <w:rsid w:val="00F26ADB"/>
    <w:rsid w:val="00F30024"/>
    <w:rsid w:val="00F3045B"/>
    <w:rsid w:val="00F308BB"/>
    <w:rsid w:val="00F30C6A"/>
    <w:rsid w:val="00F31165"/>
    <w:rsid w:val="00F3126E"/>
    <w:rsid w:val="00F313B5"/>
    <w:rsid w:val="00F31A47"/>
    <w:rsid w:val="00F3218E"/>
    <w:rsid w:val="00F324C6"/>
    <w:rsid w:val="00F32868"/>
    <w:rsid w:val="00F32A6F"/>
    <w:rsid w:val="00F32E76"/>
    <w:rsid w:val="00F336BF"/>
    <w:rsid w:val="00F33F82"/>
    <w:rsid w:val="00F33FD3"/>
    <w:rsid w:val="00F34306"/>
    <w:rsid w:val="00F3448C"/>
    <w:rsid w:val="00F35197"/>
    <w:rsid w:val="00F35345"/>
    <w:rsid w:val="00F35841"/>
    <w:rsid w:val="00F35844"/>
    <w:rsid w:val="00F358E1"/>
    <w:rsid w:val="00F35BCC"/>
    <w:rsid w:val="00F36728"/>
    <w:rsid w:val="00F36ED2"/>
    <w:rsid w:val="00F36FF2"/>
    <w:rsid w:val="00F37245"/>
    <w:rsid w:val="00F377E1"/>
    <w:rsid w:val="00F37C6A"/>
    <w:rsid w:val="00F37DE6"/>
    <w:rsid w:val="00F37E56"/>
    <w:rsid w:val="00F40163"/>
    <w:rsid w:val="00F404BC"/>
    <w:rsid w:val="00F4057C"/>
    <w:rsid w:val="00F40DAD"/>
    <w:rsid w:val="00F411D7"/>
    <w:rsid w:val="00F418E0"/>
    <w:rsid w:val="00F42F93"/>
    <w:rsid w:val="00F43261"/>
    <w:rsid w:val="00F43548"/>
    <w:rsid w:val="00F43DD5"/>
    <w:rsid w:val="00F44048"/>
    <w:rsid w:val="00F44076"/>
    <w:rsid w:val="00F45222"/>
    <w:rsid w:val="00F45325"/>
    <w:rsid w:val="00F454FB"/>
    <w:rsid w:val="00F4581E"/>
    <w:rsid w:val="00F45D2F"/>
    <w:rsid w:val="00F46661"/>
    <w:rsid w:val="00F46F8E"/>
    <w:rsid w:val="00F46F9C"/>
    <w:rsid w:val="00F47151"/>
    <w:rsid w:val="00F472E1"/>
    <w:rsid w:val="00F47DB3"/>
    <w:rsid w:val="00F5000A"/>
    <w:rsid w:val="00F500A9"/>
    <w:rsid w:val="00F5085E"/>
    <w:rsid w:val="00F51040"/>
    <w:rsid w:val="00F51789"/>
    <w:rsid w:val="00F51B20"/>
    <w:rsid w:val="00F520B1"/>
    <w:rsid w:val="00F52631"/>
    <w:rsid w:val="00F52EF5"/>
    <w:rsid w:val="00F53465"/>
    <w:rsid w:val="00F53807"/>
    <w:rsid w:val="00F53D2D"/>
    <w:rsid w:val="00F54607"/>
    <w:rsid w:val="00F54FC8"/>
    <w:rsid w:val="00F551E7"/>
    <w:rsid w:val="00F552BF"/>
    <w:rsid w:val="00F554D4"/>
    <w:rsid w:val="00F554EE"/>
    <w:rsid w:val="00F559EF"/>
    <w:rsid w:val="00F561D6"/>
    <w:rsid w:val="00F565F3"/>
    <w:rsid w:val="00F56CAE"/>
    <w:rsid w:val="00F56CFC"/>
    <w:rsid w:val="00F5731F"/>
    <w:rsid w:val="00F57FD0"/>
    <w:rsid w:val="00F606D5"/>
    <w:rsid w:val="00F61304"/>
    <w:rsid w:val="00F618EE"/>
    <w:rsid w:val="00F62619"/>
    <w:rsid w:val="00F62EC8"/>
    <w:rsid w:val="00F63601"/>
    <w:rsid w:val="00F643F4"/>
    <w:rsid w:val="00F65484"/>
    <w:rsid w:val="00F655C7"/>
    <w:rsid w:val="00F65E7B"/>
    <w:rsid w:val="00F65EB5"/>
    <w:rsid w:val="00F66CD5"/>
    <w:rsid w:val="00F66E04"/>
    <w:rsid w:val="00F6714A"/>
    <w:rsid w:val="00F675D0"/>
    <w:rsid w:val="00F67C56"/>
    <w:rsid w:val="00F70070"/>
    <w:rsid w:val="00F70445"/>
    <w:rsid w:val="00F70658"/>
    <w:rsid w:val="00F709E8"/>
    <w:rsid w:val="00F70B09"/>
    <w:rsid w:val="00F7218E"/>
    <w:rsid w:val="00F724F7"/>
    <w:rsid w:val="00F724FE"/>
    <w:rsid w:val="00F729F7"/>
    <w:rsid w:val="00F72A9A"/>
    <w:rsid w:val="00F72F09"/>
    <w:rsid w:val="00F72FD0"/>
    <w:rsid w:val="00F732FE"/>
    <w:rsid w:val="00F735B1"/>
    <w:rsid w:val="00F736B8"/>
    <w:rsid w:val="00F73963"/>
    <w:rsid w:val="00F73F74"/>
    <w:rsid w:val="00F745D9"/>
    <w:rsid w:val="00F74DE0"/>
    <w:rsid w:val="00F75036"/>
    <w:rsid w:val="00F75593"/>
    <w:rsid w:val="00F7567D"/>
    <w:rsid w:val="00F75B83"/>
    <w:rsid w:val="00F76CCC"/>
    <w:rsid w:val="00F770C8"/>
    <w:rsid w:val="00F773DD"/>
    <w:rsid w:val="00F77A5F"/>
    <w:rsid w:val="00F805BC"/>
    <w:rsid w:val="00F807B9"/>
    <w:rsid w:val="00F80DB9"/>
    <w:rsid w:val="00F80EB1"/>
    <w:rsid w:val="00F8104B"/>
    <w:rsid w:val="00F819E7"/>
    <w:rsid w:val="00F81AFD"/>
    <w:rsid w:val="00F82301"/>
    <w:rsid w:val="00F8236E"/>
    <w:rsid w:val="00F826D0"/>
    <w:rsid w:val="00F82815"/>
    <w:rsid w:val="00F83463"/>
    <w:rsid w:val="00F83543"/>
    <w:rsid w:val="00F83824"/>
    <w:rsid w:val="00F83914"/>
    <w:rsid w:val="00F83C9E"/>
    <w:rsid w:val="00F83CE7"/>
    <w:rsid w:val="00F83F64"/>
    <w:rsid w:val="00F84497"/>
    <w:rsid w:val="00F84791"/>
    <w:rsid w:val="00F848F0"/>
    <w:rsid w:val="00F84E84"/>
    <w:rsid w:val="00F8522E"/>
    <w:rsid w:val="00F857EE"/>
    <w:rsid w:val="00F85C03"/>
    <w:rsid w:val="00F8610D"/>
    <w:rsid w:val="00F86FFA"/>
    <w:rsid w:val="00F87500"/>
    <w:rsid w:val="00F87963"/>
    <w:rsid w:val="00F87E17"/>
    <w:rsid w:val="00F87FFC"/>
    <w:rsid w:val="00F90446"/>
    <w:rsid w:val="00F90F60"/>
    <w:rsid w:val="00F911F6"/>
    <w:rsid w:val="00F9226A"/>
    <w:rsid w:val="00F923C7"/>
    <w:rsid w:val="00F9281E"/>
    <w:rsid w:val="00F9342D"/>
    <w:rsid w:val="00F93E1E"/>
    <w:rsid w:val="00F93EA8"/>
    <w:rsid w:val="00F94217"/>
    <w:rsid w:val="00F94826"/>
    <w:rsid w:val="00F948B9"/>
    <w:rsid w:val="00F94A4D"/>
    <w:rsid w:val="00F95B48"/>
    <w:rsid w:val="00F95E6A"/>
    <w:rsid w:val="00F96022"/>
    <w:rsid w:val="00F968C4"/>
    <w:rsid w:val="00F970D6"/>
    <w:rsid w:val="00F97176"/>
    <w:rsid w:val="00F978DA"/>
    <w:rsid w:val="00FA026D"/>
    <w:rsid w:val="00FA093A"/>
    <w:rsid w:val="00FA0A16"/>
    <w:rsid w:val="00FA14B9"/>
    <w:rsid w:val="00FA2077"/>
    <w:rsid w:val="00FA2A05"/>
    <w:rsid w:val="00FA3735"/>
    <w:rsid w:val="00FA42DE"/>
    <w:rsid w:val="00FA489C"/>
    <w:rsid w:val="00FA5032"/>
    <w:rsid w:val="00FA531A"/>
    <w:rsid w:val="00FA5686"/>
    <w:rsid w:val="00FA59F0"/>
    <w:rsid w:val="00FA6286"/>
    <w:rsid w:val="00FA6368"/>
    <w:rsid w:val="00FA6409"/>
    <w:rsid w:val="00FA642E"/>
    <w:rsid w:val="00FA6F70"/>
    <w:rsid w:val="00FA77C3"/>
    <w:rsid w:val="00FA7CFD"/>
    <w:rsid w:val="00FB0120"/>
    <w:rsid w:val="00FB0471"/>
    <w:rsid w:val="00FB06C9"/>
    <w:rsid w:val="00FB0DCC"/>
    <w:rsid w:val="00FB15F2"/>
    <w:rsid w:val="00FB1CBD"/>
    <w:rsid w:val="00FB1CD0"/>
    <w:rsid w:val="00FB1DB2"/>
    <w:rsid w:val="00FB211C"/>
    <w:rsid w:val="00FB24BB"/>
    <w:rsid w:val="00FB26E4"/>
    <w:rsid w:val="00FB2D1E"/>
    <w:rsid w:val="00FB2D81"/>
    <w:rsid w:val="00FB2F94"/>
    <w:rsid w:val="00FB31B5"/>
    <w:rsid w:val="00FB33DA"/>
    <w:rsid w:val="00FB3439"/>
    <w:rsid w:val="00FB38A0"/>
    <w:rsid w:val="00FB3E85"/>
    <w:rsid w:val="00FB3EDD"/>
    <w:rsid w:val="00FB4A5C"/>
    <w:rsid w:val="00FB5359"/>
    <w:rsid w:val="00FB57AD"/>
    <w:rsid w:val="00FB5A43"/>
    <w:rsid w:val="00FB6508"/>
    <w:rsid w:val="00FB6565"/>
    <w:rsid w:val="00FB6F2A"/>
    <w:rsid w:val="00FC0DAC"/>
    <w:rsid w:val="00FC0F24"/>
    <w:rsid w:val="00FC1298"/>
    <w:rsid w:val="00FC12E3"/>
    <w:rsid w:val="00FC156D"/>
    <w:rsid w:val="00FC1A60"/>
    <w:rsid w:val="00FC1B8D"/>
    <w:rsid w:val="00FC24B5"/>
    <w:rsid w:val="00FC2E4A"/>
    <w:rsid w:val="00FC32D9"/>
    <w:rsid w:val="00FC35FE"/>
    <w:rsid w:val="00FC3C67"/>
    <w:rsid w:val="00FC3D89"/>
    <w:rsid w:val="00FC4071"/>
    <w:rsid w:val="00FC40CF"/>
    <w:rsid w:val="00FC4161"/>
    <w:rsid w:val="00FC442F"/>
    <w:rsid w:val="00FC4FF4"/>
    <w:rsid w:val="00FC5453"/>
    <w:rsid w:val="00FC5479"/>
    <w:rsid w:val="00FC55AE"/>
    <w:rsid w:val="00FC5EBB"/>
    <w:rsid w:val="00FC6279"/>
    <w:rsid w:val="00FC6589"/>
    <w:rsid w:val="00FC69B7"/>
    <w:rsid w:val="00FC6EC0"/>
    <w:rsid w:val="00FC7253"/>
    <w:rsid w:val="00FC73E8"/>
    <w:rsid w:val="00FD00C3"/>
    <w:rsid w:val="00FD05E9"/>
    <w:rsid w:val="00FD0A72"/>
    <w:rsid w:val="00FD0F3A"/>
    <w:rsid w:val="00FD1A43"/>
    <w:rsid w:val="00FD2AE5"/>
    <w:rsid w:val="00FD2D3A"/>
    <w:rsid w:val="00FD2D9E"/>
    <w:rsid w:val="00FD3098"/>
    <w:rsid w:val="00FD33FE"/>
    <w:rsid w:val="00FD37F0"/>
    <w:rsid w:val="00FD43B3"/>
    <w:rsid w:val="00FD486C"/>
    <w:rsid w:val="00FD5362"/>
    <w:rsid w:val="00FD54B0"/>
    <w:rsid w:val="00FD5D44"/>
    <w:rsid w:val="00FD6256"/>
    <w:rsid w:val="00FD643A"/>
    <w:rsid w:val="00FD6447"/>
    <w:rsid w:val="00FD6481"/>
    <w:rsid w:val="00FD6B3F"/>
    <w:rsid w:val="00FD6C59"/>
    <w:rsid w:val="00FD719E"/>
    <w:rsid w:val="00FD7419"/>
    <w:rsid w:val="00FE03F7"/>
    <w:rsid w:val="00FE059D"/>
    <w:rsid w:val="00FE13AC"/>
    <w:rsid w:val="00FE1621"/>
    <w:rsid w:val="00FE16B0"/>
    <w:rsid w:val="00FE176B"/>
    <w:rsid w:val="00FE1F98"/>
    <w:rsid w:val="00FE2158"/>
    <w:rsid w:val="00FE258C"/>
    <w:rsid w:val="00FE27A2"/>
    <w:rsid w:val="00FE2853"/>
    <w:rsid w:val="00FE3827"/>
    <w:rsid w:val="00FE3C11"/>
    <w:rsid w:val="00FE3DF2"/>
    <w:rsid w:val="00FE4ED4"/>
    <w:rsid w:val="00FE506D"/>
    <w:rsid w:val="00FE5389"/>
    <w:rsid w:val="00FE593D"/>
    <w:rsid w:val="00FE6798"/>
    <w:rsid w:val="00FE67C7"/>
    <w:rsid w:val="00FE6A95"/>
    <w:rsid w:val="00FE6C41"/>
    <w:rsid w:val="00FE6C54"/>
    <w:rsid w:val="00FE6E00"/>
    <w:rsid w:val="00FE7715"/>
    <w:rsid w:val="00FE793A"/>
    <w:rsid w:val="00FF0384"/>
    <w:rsid w:val="00FF1007"/>
    <w:rsid w:val="00FF1649"/>
    <w:rsid w:val="00FF16B5"/>
    <w:rsid w:val="00FF1E01"/>
    <w:rsid w:val="00FF2907"/>
    <w:rsid w:val="00FF2DF0"/>
    <w:rsid w:val="00FF31DA"/>
    <w:rsid w:val="00FF3602"/>
    <w:rsid w:val="00FF4252"/>
    <w:rsid w:val="00FF45C4"/>
    <w:rsid w:val="00FF48B6"/>
    <w:rsid w:val="00FF4BF4"/>
    <w:rsid w:val="00FF59E0"/>
    <w:rsid w:val="00FF5CAA"/>
    <w:rsid w:val="00FF6184"/>
    <w:rsid w:val="00FF655A"/>
    <w:rsid w:val="00FF6CF9"/>
    <w:rsid w:val="00FF7034"/>
    <w:rsid w:val="00FF7156"/>
    <w:rsid w:val="00FF7378"/>
    <w:rsid w:val="00FF748B"/>
    <w:rsid w:val="00FF7699"/>
    <w:rsid w:val="00FF77C1"/>
    <w:rsid w:val="00FF7905"/>
    <w:rsid w:val="00FF7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39,#99fe00,#9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654B8F"/>
    <w:pPr>
      <w:widowControl w:val="0"/>
      <w:spacing w:before="100" w:after="100" w:line="400" w:lineRule="exact"/>
    </w:pPr>
    <w:rPr>
      <w:rFonts w:ascii="Arial" w:hAnsi="Arial" w:cs="Arial"/>
      <w:color w:val="000000"/>
      <w:sz w:val="21"/>
    </w:rPr>
  </w:style>
  <w:style w:type="paragraph" w:styleId="1">
    <w:name w:val="heading 1"/>
    <w:aliases w:val="heading 1"/>
    <w:next w:val="a2"/>
    <w:link w:val="1Char"/>
    <w:qFormat/>
    <w:rsid w:val="00654B8F"/>
    <w:pPr>
      <w:keepNext/>
      <w:keepLines/>
      <w:pageBreakBefore/>
      <w:numPr>
        <w:numId w:val="14"/>
      </w:numPr>
      <w:spacing w:before="300" w:after="100" w:line="240" w:lineRule="atLeast"/>
      <w:outlineLvl w:val="0"/>
    </w:pPr>
    <w:rPr>
      <w:rFonts w:ascii="Arial" w:hAnsi="Arial" w:cs="Arial"/>
      <w:b/>
      <w:bCs/>
      <w:color w:val="333399"/>
      <w:kern w:val="44"/>
      <w:sz w:val="44"/>
      <w:szCs w:val="44"/>
    </w:rPr>
  </w:style>
  <w:style w:type="paragraph" w:styleId="2">
    <w:name w:val="heading 2"/>
    <w:aliases w:val="heading 2"/>
    <w:next w:val="30"/>
    <w:link w:val="2Char"/>
    <w:qFormat/>
    <w:rsid w:val="00654B8F"/>
    <w:pPr>
      <w:keepNext/>
      <w:keepLines/>
      <w:numPr>
        <w:ilvl w:val="1"/>
        <w:numId w:val="14"/>
      </w:numPr>
      <w:spacing w:before="300" w:after="200" w:line="240" w:lineRule="atLeast"/>
      <w:outlineLvl w:val="1"/>
    </w:pPr>
    <w:rPr>
      <w:rFonts w:ascii="Arial" w:hAnsi="Arial" w:cs="Arial"/>
      <w:b/>
      <w:bCs/>
      <w:color w:val="333399"/>
      <w:sz w:val="32"/>
      <w:szCs w:val="32"/>
    </w:rPr>
  </w:style>
  <w:style w:type="paragraph" w:styleId="30">
    <w:name w:val="heading 3"/>
    <w:aliases w:val="heading 3"/>
    <w:basedOn w:val="2"/>
    <w:next w:val="a2"/>
    <w:link w:val="3Char"/>
    <w:autoRedefine/>
    <w:qFormat/>
    <w:rsid w:val="00654B8F"/>
    <w:pPr>
      <w:numPr>
        <w:ilvl w:val="2"/>
      </w:numPr>
      <w:spacing w:before="200" w:after="160"/>
      <w:outlineLvl w:val="2"/>
    </w:pPr>
    <w:rPr>
      <w:sz w:val="28"/>
    </w:rPr>
  </w:style>
  <w:style w:type="paragraph" w:styleId="40">
    <w:name w:val="heading 4"/>
    <w:aliases w:val="heading 4"/>
    <w:next w:val="a2"/>
    <w:link w:val="4Char"/>
    <w:qFormat/>
    <w:rsid w:val="00654B8F"/>
    <w:pPr>
      <w:keepNext/>
      <w:keepLines/>
      <w:numPr>
        <w:ilvl w:val="3"/>
        <w:numId w:val="14"/>
      </w:numPr>
      <w:spacing w:before="100" w:after="100" w:line="240" w:lineRule="atLeast"/>
      <w:outlineLvl w:val="3"/>
    </w:pPr>
    <w:rPr>
      <w:rFonts w:ascii="Arial" w:hAnsi="Arial"/>
      <w:b/>
      <w:bCs/>
      <w:color w:val="333399"/>
      <w:sz w:val="24"/>
      <w:szCs w:val="28"/>
    </w:rPr>
  </w:style>
  <w:style w:type="paragraph" w:styleId="50">
    <w:name w:val="heading 5"/>
    <w:aliases w:val="heading 5"/>
    <w:next w:val="a2"/>
    <w:link w:val="5Char"/>
    <w:qFormat/>
    <w:rsid w:val="00654B8F"/>
    <w:pPr>
      <w:keepNext/>
      <w:keepLines/>
      <w:spacing w:before="280" w:after="290" w:line="376" w:lineRule="auto"/>
      <w:ind w:left="315"/>
      <w:outlineLvl w:val="4"/>
    </w:pPr>
    <w:rPr>
      <w:rFonts w:ascii="Arial" w:hAnsi="Arial" w:cs="Arial"/>
      <w:b/>
      <w:bCs/>
      <w:color w:val="000000"/>
      <w:sz w:val="28"/>
      <w:szCs w:val="28"/>
    </w:rPr>
  </w:style>
  <w:style w:type="paragraph" w:styleId="60">
    <w:name w:val="heading 6"/>
    <w:aliases w:val="heading 6"/>
    <w:next w:val="a2"/>
    <w:link w:val="6Char"/>
    <w:qFormat/>
    <w:rsid w:val="00654B8F"/>
    <w:pPr>
      <w:keepNext/>
      <w:keepLines/>
      <w:spacing w:before="240" w:after="64" w:line="320" w:lineRule="auto"/>
      <w:ind w:left="315"/>
      <w:outlineLvl w:val="5"/>
    </w:pPr>
    <w:rPr>
      <w:rFonts w:ascii="Arial" w:hAnsi="Arial" w:cs="Arial"/>
      <w:b/>
      <w:bCs/>
      <w:color w:val="000000"/>
      <w:sz w:val="24"/>
    </w:rPr>
  </w:style>
  <w:style w:type="paragraph" w:styleId="7">
    <w:name w:val="heading 7"/>
    <w:aliases w:val="heading 7"/>
    <w:next w:val="a2"/>
    <w:link w:val="7Char"/>
    <w:qFormat/>
    <w:rsid w:val="00654B8F"/>
    <w:pPr>
      <w:keepNext/>
      <w:keepLines/>
      <w:spacing w:before="240" w:after="64" w:line="320" w:lineRule="auto"/>
      <w:ind w:left="315"/>
      <w:outlineLvl w:val="6"/>
    </w:pPr>
    <w:rPr>
      <w:rFonts w:ascii="Arial" w:hAnsi="Arial" w:cs="Arial"/>
      <w:b/>
      <w:bCs/>
      <w:color w:val="000000"/>
      <w:sz w:val="24"/>
    </w:rPr>
  </w:style>
  <w:style w:type="paragraph" w:styleId="8">
    <w:name w:val="heading 8"/>
    <w:aliases w:val="heading 8"/>
    <w:next w:val="a2"/>
    <w:link w:val="8Char"/>
    <w:qFormat/>
    <w:rsid w:val="00654B8F"/>
    <w:pPr>
      <w:keepNext/>
      <w:keepLines/>
      <w:spacing w:before="240" w:after="64" w:line="320" w:lineRule="auto"/>
      <w:ind w:left="315"/>
      <w:outlineLvl w:val="7"/>
    </w:pPr>
    <w:rPr>
      <w:rFonts w:ascii="Arial" w:hAnsi="Arial" w:cs="Arial"/>
      <w:color w:val="000000"/>
      <w:sz w:val="24"/>
    </w:rPr>
  </w:style>
  <w:style w:type="paragraph" w:styleId="9">
    <w:name w:val="heading 9"/>
    <w:aliases w:val="heading 9"/>
    <w:next w:val="a2"/>
    <w:link w:val="9Char"/>
    <w:qFormat/>
    <w:rsid w:val="00654B8F"/>
    <w:pPr>
      <w:keepNext/>
      <w:keepLines/>
      <w:spacing w:before="240" w:after="64" w:line="320" w:lineRule="auto"/>
      <w:ind w:left="315"/>
      <w:outlineLvl w:val="8"/>
    </w:pPr>
    <w:rPr>
      <w:rFonts w:ascii="Arial" w:hAnsi="Arial" w:cs="Arial"/>
      <w:color w:val="000000"/>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Professional"/>
    <w:basedOn w:val="a4"/>
    <w:rsid w:val="00654B8F"/>
    <w:pPr>
      <w:widowControl w:val="0"/>
      <w:spacing w:line="360" w:lineRule="auto"/>
      <w:jc w:val="both"/>
    </w:pPr>
    <w:rPr>
      <w:rFonts w:ascii="Times New Roman" w:hAnsi="Times New Roman"/>
    </w:rPr>
    <w:tblPr>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tblStylePr w:type="firstRow">
      <w:pPr>
        <w:jc w:val="center"/>
      </w:pPr>
      <w:rPr>
        <w:b/>
        <w:bCs/>
        <w:color w:val="auto"/>
      </w:rPr>
      <w:tblPr/>
      <w:tcPr>
        <w:tcBorders>
          <w:top w:val="single" w:sz="8" w:space="0" w:color="auto"/>
          <w:left w:val="single" w:sz="8" w:space="0" w:color="auto"/>
          <w:bottom w:val="single" w:sz="4" w:space="0" w:color="auto"/>
          <w:right w:val="single" w:sz="8" w:space="0" w:color="auto"/>
          <w:insideH w:val="nil"/>
          <w:insideV w:val="single" w:sz="4" w:space="0" w:color="auto"/>
          <w:tl2br w:val="nil"/>
          <w:tr2bl w:val="nil"/>
        </w:tcBorders>
        <w:shd w:val="clear" w:color="000000" w:fill="D9D9D9"/>
      </w:tcPr>
    </w:tblStylePr>
  </w:style>
  <w:style w:type="numbering" w:styleId="111111">
    <w:name w:val="Outline List 2"/>
    <w:basedOn w:val="a5"/>
    <w:rsid w:val="00654B8F"/>
    <w:pPr>
      <w:numPr>
        <w:numId w:val="10"/>
      </w:numPr>
    </w:pPr>
  </w:style>
  <w:style w:type="paragraph" w:customStyle="1" w:styleId="Steptext">
    <w:name w:val="Step text"/>
    <w:rsid w:val="00654B8F"/>
    <w:pPr>
      <w:spacing w:line="400" w:lineRule="exact"/>
      <w:ind w:left="839"/>
    </w:pPr>
    <w:rPr>
      <w:rFonts w:ascii="Arial" w:hAnsi="Arial" w:cs="宋体"/>
      <w:color w:val="000000"/>
      <w:sz w:val="21"/>
    </w:rPr>
  </w:style>
  <w:style w:type="table" w:styleId="a7">
    <w:name w:val="Table Grid"/>
    <w:basedOn w:val="a4"/>
    <w:rsid w:val="00654B8F"/>
    <w:pPr>
      <w:widowControl w:val="0"/>
      <w:spacing w:beforeLines="50" w:afterLines="50" w:line="360" w:lineRule="auto"/>
      <w:ind w:leftChars="400" w:left="84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next w:val="a2"/>
    <w:link w:val="FigureChar"/>
    <w:qFormat/>
    <w:rsid w:val="00654B8F"/>
    <w:pPr>
      <w:keepNext/>
      <w:spacing w:line="360" w:lineRule="auto"/>
      <w:jc w:val="center"/>
    </w:pPr>
    <w:rPr>
      <w:rFonts w:ascii="Arial" w:hAnsi="Arial" w:cs="Arial"/>
      <w:color w:val="000000"/>
      <w:sz w:val="21"/>
    </w:rPr>
  </w:style>
  <w:style w:type="paragraph" w:styleId="a8">
    <w:name w:val="header"/>
    <w:rsid w:val="00654B8F"/>
    <w:pPr>
      <w:tabs>
        <w:tab w:val="center" w:pos="4153"/>
        <w:tab w:val="right" w:pos="8306"/>
      </w:tabs>
      <w:snapToGrid w:val="0"/>
      <w:spacing w:beforeLines="50" w:line="240" w:lineRule="atLeast"/>
    </w:pPr>
    <w:rPr>
      <w:rFonts w:ascii="Arial" w:hAnsi="Arial" w:cs="Arial"/>
      <w:color w:val="000000"/>
      <w:sz w:val="21"/>
      <w:szCs w:val="18"/>
    </w:rPr>
  </w:style>
  <w:style w:type="paragraph" w:styleId="a9">
    <w:name w:val="footer"/>
    <w:link w:val="Char"/>
    <w:uiPriority w:val="99"/>
    <w:rsid w:val="00654B8F"/>
    <w:pPr>
      <w:tabs>
        <w:tab w:val="center" w:pos="4153"/>
        <w:tab w:val="right" w:pos="8306"/>
      </w:tabs>
      <w:snapToGrid w:val="0"/>
      <w:spacing w:line="360" w:lineRule="auto"/>
      <w:jc w:val="center"/>
    </w:pPr>
    <w:rPr>
      <w:rFonts w:ascii="Arial" w:hAnsi="Arial" w:cs="Arial"/>
      <w:noProof/>
      <w:color w:val="000000"/>
      <w:sz w:val="21"/>
      <w:szCs w:val="18"/>
    </w:rPr>
  </w:style>
  <w:style w:type="paragraph" w:customStyle="1" w:styleId="10">
    <w:name w:val="样式1"/>
    <w:basedOn w:val="a2"/>
    <w:autoRedefine/>
    <w:semiHidden/>
    <w:rsid w:val="00654B8F"/>
    <w:pPr>
      <w:numPr>
        <w:numId w:val="4"/>
      </w:numPr>
      <w:jc w:val="center"/>
    </w:pPr>
    <w:rPr>
      <w:b/>
    </w:rPr>
  </w:style>
  <w:style w:type="paragraph" w:customStyle="1" w:styleId="Substepinnote">
    <w:name w:val="Sub step in note"/>
    <w:rsid w:val="00654B8F"/>
    <w:pPr>
      <w:numPr>
        <w:ilvl w:val="6"/>
        <w:numId w:val="14"/>
      </w:numPr>
      <w:spacing w:line="400" w:lineRule="exact"/>
    </w:pPr>
    <w:rPr>
      <w:rFonts w:ascii="Arial" w:eastAsia="楷体_GB2312" w:hAnsi="Arial" w:cs="Arial"/>
      <w:kern w:val="2"/>
      <w:sz w:val="21"/>
      <w:szCs w:val="18"/>
    </w:rPr>
  </w:style>
  <w:style w:type="paragraph" w:styleId="aa">
    <w:name w:val="Document Map"/>
    <w:basedOn w:val="a2"/>
    <w:link w:val="Char0"/>
    <w:semiHidden/>
    <w:rsid w:val="00654B8F"/>
    <w:pPr>
      <w:shd w:val="clear" w:color="auto" w:fill="000080"/>
      <w:ind w:left="315"/>
    </w:pPr>
  </w:style>
  <w:style w:type="paragraph" w:customStyle="1" w:styleId="20">
    <w:name w:val="样式2"/>
    <w:basedOn w:val="a2"/>
    <w:autoRedefine/>
    <w:semiHidden/>
    <w:rsid w:val="00654B8F"/>
    <w:pPr>
      <w:numPr>
        <w:numId w:val="5"/>
      </w:numPr>
      <w:jc w:val="center"/>
    </w:pPr>
    <w:rPr>
      <w:b/>
    </w:rPr>
  </w:style>
  <w:style w:type="paragraph" w:customStyle="1" w:styleId="3">
    <w:name w:val="样式3"/>
    <w:basedOn w:val="a2"/>
    <w:autoRedefine/>
    <w:semiHidden/>
    <w:rsid w:val="00654B8F"/>
    <w:pPr>
      <w:numPr>
        <w:numId w:val="6"/>
      </w:numPr>
      <w:jc w:val="center"/>
    </w:pPr>
    <w:rPr>
      <w:b/>
    </w:rPr>
  </w:style>
  <w:style w:type="character" w:customStyle="1" w:styleId="CharChar">
    <w:name w:val="正文文本 Char Char"/>
    <w:semiHidden/>
    <w:rsid w:val="00654B8F"/>
    <w:rPr>
      <w:rFonts w:ascii="Arial" w:eastAsia="宋体" w:hAnsi="Arial"/>
      <w:b/>
      <w:sz w:val="21"/>
      <w:szCs w:val="24"/>
      <w:lang w:val="en-US" w:eastAsia="zh-CN" w:bidi="ar-SA"/>
    </w:rPr>
  </w:style>
  <w:style w:type="paragraph" w:customStyle="1" w:styleId="11">
    <w:name w:val="无编号的标题1"/>
    <w:next w:val="a2"/>
    <w:rsid w:val="00654B8F"/>
    <w:pPr>
      <w:pageBreakBefore/>
      <w:spacing w:before="300" w:after="100" w:line="240" w:lineRule="atLeast"/>
      <w:outlineLvl w:val="0"/>
    </w:pPr>
    <w:rPr>
      <w:rFonts w:ascii="Arial" w:hAnsi="Arial" w:cs="Arial"/>
      <w:b/>
      <w:bCs/>
      <w:color w:val="333399"/>
      <w:kern w:val="44"/>
      <w:sz w:val="44"/>
      <w:szCs w:val="44"/>
    </w:rPr>
  </w:style>
  <w:style w:type="paragraph" w:styleId="31">
    <w:name w:val="toc 3"/>
    <w:next w:val="a2"/>
    <w:uiPriority w:val="39"/>
    <w:rsid w:val="00654B8F"/>
    <w:pPr>
      <w:snapToGrid w:val="0"/>
      <w:spacing w:line="360" w:lineRule="auto"/>
      <w:ind w:leftChars="300" w:left="300"/>
    </w:pPr>
    <w:rPr>
      <w:rFonts w:ascii="Arial" w:hAnsi="Arial" w:cs="Arial"/>
      <w:bCs/>
      <w:iCs/>
      <w:color w:val="000000"/>
      <w:kern w:val="2"/>
      <w:sz w:val="21"/>
    </w:rPr>
  </w:style>
  <w:style w:type="character" w:styleId="ab">
    <w:name w:val="annotation reference"/>
    <w:semiHidden/>
    <w:rsid w:val="00654B8F"/>
    <w:rPr>
      <w:sz w:val="21"/>
      <w:szCs w:val="21"/>
    </w:rPr>
  </w:style>
  <w:style w:type="paragraph" w:styleId="ac">
    <w:name w:val="annotation text"/>
    <w:basedOn w:val="a2"/>
    <w:semiHidden/>
    <w:rsid w:val="00654B8F"/>
    <w:pPr>
      <w:ind w:left="315"/>
    </w:pPr>
  </w:style>
  <w:style w:type="paragraph" w:styleId="ad">
    <w:name w:val="annotation subject"/>
    <w:basedOn w:val="ac"/>
    <w:next w:val="ac"/>
    <w:semiHidden/>
    <w:rsid w:val="00654B8F"/>
    <w:rPr>
      <w:b/>
      <w:bCs/>
    </w:rPr>
  </w:style>
  <w:style w:type="paragraph" w:styleId="ae">
    <w:name w:val="Balloon Text"/>
    <w:basedOn w:val="a2"/>
    <w:link w:val="Char1"/>
    <w:semiHidden/>
    <w:rsid w:val="00654B8F"/>
    <w:pPr>
      <w:ind w:left="315"/>
    </w:pPr>
    <w:rPr>
      <w:sz w:val="18"/>
      <w:szCs w:val="18"/>
    </w:rPr>
  </w:style>
  <w:style w:type="paragraph" w:customStyle="1" w:styleId="4">
    <w:name w:val="样式4"/>
    <w:basedOn w:val="a2"/>
    <w:autoRedefine/>
    <w:semiHidden/>
    <w:rsid w:val="00654B8F"/>
    <w:pPr>
      <w:numPr>
        <w:numId w:val="7"/>
      </w:numPr>
      <w:jc w:val="center"/>
    </w:pPr>
    <w:rPr>
      <w:b/>
    </w:rPr>
  </w:style>
  <w:style w:type="paragraph" w:customStyle="1" w:styleId="af">
    <w:name w:val="封面标题"/>
    <w:rsid w:val="00654B8F"/>
    <w:pPr>
      <w:spacing w:beforeLines="50" w:afterLines="50" w:line="360" w:lineRule="auto"/>
      <w:jc w:val="center"/>
    </w:pPr>
    <w:rPr>
      <w:rFonts w:ascii="Arial" w:hAnsi="Arial" w:cs="Arial"/>
      <w:b/>
      <w:bCs/>
      <w:kern w:val="21"/>
      <w:sz w:val="52"/>
      <w:szCs w:val="72"/>
    </w:rPr>
  </w:style>
  <w:style w:type="paragraph" w:customStyle="1" w:styleId="310">
    <w:name w:val="样式 目录 3 + 左侧:  1 字符"/>
    <w:basedOn w:val="31"/>
    <w:rsid w:val="00654B8F"/>
    <w:pPr>
      <w:ind w:left="210"/>
    </w:pPr>
    <w:rPr>
      <w:rFonts w:cs="宋体"/>
    </w:rPr>
  </w:style>
  <w:style w:type="paragraph" w:customStyle="1" w:styleId="af0">
    <w:name w:val="目录"/>
    <w:rsid w:val="00654B8F"/>
    <w:pPr>
      <w:pageBreakBefore/>
      <w:spacing w:before="300" w:after="100" w:line="240" w:lineRule="atLeast"/>
      <w:jc w:val="center"/>
    </w:pPr>
    <w:rPr>
      <w:rFonts w:ascii="Arial" w:hAnsi="Arial" w:cs="Arial"/>
      <w:b/>
      <w:color w:val="000000"/>
      <w:sz w:val="36"/>
    </w:rPr>
  </w:style>
  <w:style w:type="paragraph" w:customStyle="1" w:styleId="Itemlistinstepnote">
    <w:name w:val="Item list in step note"/>
    <w:basedOn w:val="Itemlistinnote"/>
    <w:rsid w:val="00654B8F"/>
    <w:pPr>
      <w:widowControl w:val="0"/>
      <w:ind w:leftChars="550" w:left="700"/>
    </w:pPr>
  </w:style>
  <w:style w:type="paragraph" w:styleId="41">
    <w:name w:val="toc 4"/>
    <w:basedOn w:val="a2"/>
    <w:next w:val="a2"/>
    <w:autoRedefine/>
    <w:semiHidden/>
    <w:rsid w:val="00654B8F"/>
    <w:pPr>
      <w:ind w:left="630"/>
    </w:pPr>
    <w:rPr>
      <w:rFonts w:ascii="Calibri" w:hAnsi="Calibri"/>
      <w:sz w:val="18"/>
      <w:szCs w:val="18"/>
    </w:rPr>
  </w:style>
  <w:style w:type="paragraph" w:styleId="51">
    <w:name w:val="toc 5"/>
    <w:basedOn w:val="a2"/>
    <w:next w:val="a2"/>
    <w:autoRedefine/>
    <w:semiHidden/>
    <w:rsid w:val="00654B8F"/>
    <w:rPr>
      <w:rFonts w:ascii="Calibri" w:hAnsi="Calibri"/>
      <w:sz w:val="18"/>
      <w:szCs w:val="18"/>
    </w:rPr>
  </w:style>
  <w:style w:type="paragraph" w:styleId="61">
    <w:name w:val="toc 6"/>
    <w:basedOn w:val="a2"/>
    <w:next w:val="a2"/>
    <w:autoRedefine/>
    <w:semiHidden/>
    <w:rsid w:val="00654B8F"/>
    <w:pPr>
      <w:ind w:left="1050"/>
    </w:pPr>
    <w:rPr>
      <w:rFonts w:ascii="Calibri" w:hAnsi="Calibri"/>
      <w:sz w:val="18"/>
      <w:szCs w:val="18"/>
    </w:rPr>
  </w:style>
  <w:style w:type="paragraph" w:styleId="70">
    <w:name w:val="toc 7"/>
    <w:basedOn w:val="a2"/>
    <w:next w:val="a2"/>
    <w:autoRedefine/>
    <w:semiHidden/>
    <w:rsid w:val="00654B8F"/>
    <w:pPr>
      <w:ind w:left="1260"/>
    </w:pPr>
    <w:rPr>
      <w:rFonts w:ascii="Calibri" w:hAnsi="Calibri"/>
      <w:sz w:val="18"/>
      <w:szCs w:val="18"/>
    </w:rPr>
  </w:style>
  <w:style w:type="paragraph" w:styleId="80">
    <w:name w:val="toc 8"/>
    <w:basedOn w:val="a2"/>
    <w:next w:val="a2"/>
    <w:autoRedefine/>
    <w:semiHidden/>
    <w:rsid w:val="00654B8F"/>
    <w:pPr>
      <w:ind w:left="1470"/>
    </w:pPr>
    <w:rPr>
      <w:rFonts w:ascii="Calibri" w:hAnsi="Calibri"/>
      <w:sz w:val="18"/>
      <w:szCs w:val="18"/>
    </w:rPr>
  </w:style>
  <w:style w:type="paragraph" w:styleId="90">
    <w:name w:val="toc 9"/>
    <w:basedOn w:val="a2"/>
    <w:next w:val="a2"/>
    <w:autoRedefine/>
    <w:semiHidden/>
    <w:rsid w:val="00654B8F"/>
    <w:pPr>
      <w:ind w:left="1680"/>
    </w:pPr>
    <w:rPr>
      <w:rFonts w:ascii="Calibri" w:hAnsi="Calibri"/>
      <w:sz w:val="18"/>
      <w:szCs w:val="18"/>
    </w:rPr>
  </w:style>
  <w:style w:type="paragraph" w:customStyle="1" w:styleId="a1">
    <w:name w:val="样式 有序列表 + 居中"/>
    <w:basedOn w:val="a2"/>
    <w:autoRedefine/>
    <w:semiHidden/>
    <w:rsid w:val="00654B8F"/>
    <w:pPr>
      <w:numPr>
        <w:numId w:val="2"/>
      </w:numPr>
    </w:pPr>
  </w:style>
  <w:style w:type="paragraph" w:customStyle="1" w:styleId="a0">
    <w:name w:val="样式 宋体 黑色 居中"/>
    <w:basedOn w:val="a2"/>
    <w:autoRedefine/>
    <w:semiHidden/>
    <w:rsid w:val="00654B8F"/>
    <w:pPr>
      <w:numPr>
        <w:numId w:val="1"/>
      </w:numPr>
      <w:jc w:val="center"/>
    </w:pPr>
  </w:style>
  <w:style w:type="paragraph" w:customStyle="1" w:styleId="TableItemlisttext">
    <w:name w:val="Table Item list text"/>
    <w:rsid w:val="00654B8F"/>
    <w:pPr>
      <w:spacing w:line="400" w:lineRule="exact"/>
      <w:ind w:left="318"/>
    </w:pPr>
    <w:rPr>
      <w:rFonts w:ascii="Arial" w:hAnsi="Arial" w:cs="宋体"/>
      <w:color w:val="000000"/>
      <w:sz w:val="21"/>
    </w:rPr>
  </w:style>
  <w:style w:type="paragraph" w:customStyle="1" w:styleId="6">
    <w:name w:val="样式6"/>
    <w:basedOn w:val="a2"/>
    <w:autoRedefine/>
    <w:semiHidden/>
    <w:rsid w:val="00654B8F"/>
    <w:pPr>
      <w:numPr>
        <w:numId w:val="3"/>
      </w:numPr>
    </w:pPr>
    <w:rPr>
      <w:sz w:val="36"/>
    </w:rPr>
  </w:style>
  <w:style w:type="paragraph" w:customStyle="1" w:styleId="12">
    <w:name w:val="样式 题注 + 居中1"/>
    <w:basedOn w:val="a2"/>
    <w:autoRedefine/>
    <w:semiHidden/>
    <w:rsid w:val="00654B8F"/>
    <w:rPr>
      <w:rFonts w:cs="宋体"/>
    </w:rPr>
  </w:style>
  <w:style w:type="paragraph" w:customStyle="1" w:styleId="Tabletext">
    <w:name w:val="Table text + 加粗"/>
    <w:basedOn w:val="Tabletext0"/>
    <w:link w:val="TabletextCharChar"/>
    <w:rsid w:val="00654B8F"/>
    <w:rPr>
      <w:b/>
      <w:bCs/>
    </w:rPr>
  </w:style>
  <w:style w:type="character" w:customStyle="1" w:styleId="FigureChar">
    <w:name w:val="Figure Char"/>
    <w:link w:val="Figure"/>
    <w:rsid w:val="00654B8F"/>
    <w:rPr>
      <w:rFonts w:ascii="Arial" w:hAnsi="Arial" w:cs="Arial"/>
      <w:color w:val="000000"/>
      <w:sz w:val="21"/>
      <w:lang w:val="en-US" w:eastAsia="zh-CN" w:bidi="ar-SA"/>
    </w:rPr>
  </w:style>
  <w:style w:type="paragraph" w:customStyle="1" w:styleId="21">
    <w:name w:val="无编号的标题2"/>
    <w:link w:val="2CharChar"/>
    <w:qFormat/>
    <w:rsid w:val="00654B8F"/>
    <w:pPr>
      <w:spacing w:before="200" w:after="100" w:line="240" w:lineRule="atLeast"/>
      <w:outlineLvl w:val="1"/>
    </w:pPr>
    <w:rPr>
      <w:rFonts w:ascii="Arial" w:hAnsi="Arial" w:cs="Arial"/>
      <w:b/>
      <w:bCs/>
      <w:color w:val="333399"/>
      <w:sz w:val="32"/>
      <w:szCs w:val="32"/>
    </w:rPr>
  </w:style>
  <w:style w:type="character" w:customStyle="1" w:styleId="TabletextCharChar">
    <w:name w:val="Table text + 加粗 Char Char"/>
    <w:link w:val="Tabletext"/>
    <w:rsid w:val="00654B8F"/>
    <w:rPr>
      <w:rFonts w:ascii="Arial" w:hAnsi="Arial" w:cs="Arial"/>
      <w:b/>
      <w:bCs/>
      <w:color w:val="000000"/>
      <w:sz w:val="21"/>
      <w:lang w:val="en-US" w:eastAsia="zh-CN" w:bidi="ar-SA"/>
    </w:rPr>
  </w:style>
  <w:style w:type="paragraph" w:customStyle="1" w:styleId="Tablehead">
    <w:name w:val="Table head"/>
    <w:link w:val="TableheadChar"/>
    <w:qFormat/>
    <w:rsid w:val="00654B8F"/>
    <w:pPr>
      <w:keepLines/>
      <w:widowControl w:val="0"/>
      <w:spacing w:before="80" w:after="80" w:line="240" w:lineRule="atLeast"/>
      <w:jc w:val="center"/>
    </w:pPr>
    <w:rPr>
      <w:rFonts w:ascii="Arial" w:hAnsi="Arial" w:cs="Arial"/>
      <w:bCs/>
      <w:color w:val="000000"/>
      <w:sz w:val="21"/>
    </w:rPr>
  </w:style>
  <w:style w:type="paragraph" w:customStyle="1" w:styleId="Notetext">
    <w:name w:val="Note text"/>
    <w:link w:val="NotetextChar"/>
    <w:rsid w:val="00654B8F"/>
    <w:pPr>
      <w:spacing w:before="60" w:after="60" w:line="400" w:lineRule="exact"/>
      <w:ind w:left="318"/>
    </w:pPr>
    <w:rPr>
      <w:rFonts w:ascii="Arial" w:eastAsia="楷体_GB2312" w:hAnsi="Arial" w:cs="宋体"/>
      <w:kern w:val="2"/>
      <w:sz w:val="21"/>
    </w:rPr>
  </w:style>
  <w:style w:type="paragraph" w:customStyle="1" w:styleId="Tabletext0">
    <w:name w:val="Table text"/>
    <w:link w:val="TabletextCharChar0"/>
    <w:qFormat/>
    <w:rsid w:val="00654B8F"/>
    <w:pPr>
      <w:keepLines/>
      <w:widowControl w:val="0"/>
      <w:spacing w:before="60" w:after="60" w:line="400" w:lineRule="exact"/>
      <w:jc w:val="both"/>
    </w:pPr>
    <w:rPr>
      <w:rFonts w:ascii="Arial" w:hAnsi="Arial" w:cs="Arial"/>
      <w:color w:val="000000"/>
      <w:sz w:val="21"/>
    </w:rPr>
  </w:style>
  <w:style w:type="character" w:customStyle="1" w:styleId="TableheadChar">
    <w:name w:val="Table head Char"/>
    <w:link w:val="Tablehead"/>
    <w:rsid w:val="00654B8F"/>
    <w:rPr>
      <w:rFonts w:ascii="Arial" w:hAnsi="Arial" w:cs="Arial"/>
      <w:bCs/>
      <w:color w:val="000000"/>
      <w:sz w:val="21"/>
      <w:lang w:val="en-US" w:eastAsia="zh-CN" w:bidi="ar-SA"/>
    </w:rPr>
  </w:style>
  <w:style w:type="character" w:customStyle="1" w:styleId="TabletextCharChar0">
    <w:name w:val="Table text Char Char"/>
    <w:link w:val="Tabletext0"/>
    <w:rsid w:val="00654B8F"/>
    <w:rPr>
      <w:rFonts w:ascii="Arial" w:hAnsi="Arial" w:cs="Arial"/>
      <w:color w:val="000000"/>
      <w:sz w:val="21"/>
      <w:lang w:val="en-US" w:eastAsia="zh-CN" w:bidi="ar-SA"/>
    </w:rPr>
  </w:style>
  <w:style w:type="paragraph" w:customStyle="1" w:styleId="Tablenote">
    <w:name w:val="Table note"/>
    <w:link w:val="TablenoteChar"/>
    <w:qFormat/>
    <w:rsid w:val="00654B8F"/>
    <w:pPr>
      <w:keepLines/>
      <w:widowControl w:val="0"/>
      <w:topLinePunct/>
      <w:adjustRightInd w:val="0"/>
      <w:snapToGrid w:val="0"/>
      <w:spacing w:before="80" w:after="80" w:line="240" w:lineRule="atLeast"/>
      <w:ind w:firstLine="119"/>
    </w:pPr>
    <w:rPr>
      <w:rFonts w:ascii="Arial" w:hAnsi="Arial" w:cs="Arial"/>
      <w:kern w:val="2"/>
      <w:sz w:val="18"/>
      <w:szCs w:val="18"/>
    </w:rPr>
  </w:style>
  <w:style w:type="character" w:customStyle="1" w:styleId="TablenoteChar">
    <w:name w:val="Table note Char"/>
    <w:link w:val="Tablenote"/>
    <w:rsid w:val="00654B8F"/>
    <w:rPr>
      <w:rFonts w:ascii="Arial" w:hAnsi="Arial" w:cs="Arial"/>
      <w:kern w:val="2"/>
      <w:sz w:val="18"/>
      <w:szCs w:val="18"/>
      <w:lang w:val="en-US" w:eastAsia="zh-CN" w:bidi="ar-SA"/>
    </w:rPr>
  </w:style>
  <w:style w:type="paragraph" w:customStyle="1" w:styleId="af1">
    <w:name w:val="封面表格文本"/>
    <w:rsid w:val="00654B8F"/>
    <w:pPr>
      <w:spacing w:line="400" w:lineRule="exact"/>
      <w:ind w:firstLine="6200"/>
    </w:pPr>
    <w:rPr>
      <w:rFonts w:ascii="Arial" w:hAnsi="Arial" w:cs="宋体"/>
      <w:b/>
      <w:bCs/>
      <w:sz w:val="21"/>
    </w:rPr>
  </w:style>
  <w:style w:type="paragraph" w:customStyle="1" w:styleId="a">
    <w:name w:val="缩略语"/>
    <w:basedOn w:val="1"/>
    <w:rsid w:val="00654B8F"/>
    <w:pPr>
      <w:numPr>
        <w:ilvl w:val="5"/>
      </w:numPr>
    </w:pPr>
  </w:style>
  <w:style w:type="paragraph" w:customStyle="1" w:styleId="Talbeitemlist">
    <w:name w:val="Talbe item list"/>
    <w:basedOn w:val="Tabletext0"/>
    <w:rsid w:val="00654B8F"/>
    <w:pPr>
      <w:numPr>
        <w:numId w:val="13"/>
      </w:numPr>
      <w:tabs>
        <w:tab w:val="left" w:pos="315"/>
      </w:tabs>
    </w:pPr>
  </w:style>
  <w:style w:type="paragraph" w:customStyle="1" w:styleId="Notehead">
    <w:name w:val="Note head"/>
    <w:next w:val="a2"/>
    <w:link w:val="NoteheadChar"/>
    <w:qFormat/>
    <w:rsid w:val="00654B8F"/>
    <w:pPr>
      <w:keepNext/>
      <w:tabs>
        <w:tab w:val="left" w:pos="2100"/>
      </w:tabs>
      <w:topLinePunct/>
      <w:adjustRightInd w:val="0"/>
      <w:snapToGrid w:val="0"/>
      <w:spacing w:before="120" w:after="60" w:line="400" w:lineRule="exact"/>
    </w:pPr>
    <w:rPr>
      <w:rFonts w:ascii="Arial" w:hAnsi="Arial" w:cs="Arial"/>
      <w:b/>
      <w:bCs/>
      <w:noProof/>
      <w:kern w:val="2"/>
      <w:position w:val="-6"/>
      <w:sz w:val="24"/>
      <w:szCs w:val="24"/>
    </w:rPr>
  </w:style>
  <w:style w:type="paragraph" w:customStyle="1" w:styleId="Noteheadintable">
    <w:name w:val="Note head in table"/>
    <w:basedOn w:val="Tabletext0"/>
    <w:next w:val="a2"/>
    <w:rsid w:val="00654B8F"/>
    <w:pPr>
      <w:spacing w:before="0" w:after="0"/>
    </w:pPr>
    <w:rPr>
      <w:b/>
      <w:sz w:val="18"/>
    </w:rPr>
  </w:style>
  <w:style w:type="paragraph" w:customStyle="1" w:styleId="Noteheadinstep">
    <w:name w:val="Note head in step"/>
    <w:rsid w:val="00654B8F"/>
    <w:pPr>
      <w:spacing w:before="120" w:after="60" w:line="400" w:lineRule="exact"/>
      <w:ind w:left="839"/>
    </w:pPr>
    <w:rPr>
      <w:rFonts w:ascii="Arial" w:hAnsi="Arial" w:cs="宋体"/>
      <w:b/>
      <w:bCs/>
      <w:noProof/>
      <w:kern w:val="2"/>
      <w:position w:val="-6"/>
      <w:sz w:val="24"/>
    </w:rPr>
  </w:style>
  <w:style w:type="paragraph" w:customStyle="1" w:styleId="Itemlist">
    <w:name w:val="Item list"/>
    <w:link w:val="ItemlistChar"/>
    <w:qFormat/>
    <w:rsid w:val="00654B8F"/>
    <w:pPr>
      <w:numPr>
        <w:numId w:val="9"/>
      </w:numPr>
      <w:adjustRightInd w:val="0"/>
      <w:snapToGrid w:val="0"/>
      <w:spacing w:before="60" w:after="60" w:line="400" w:lineRule="exact"/>
    </w:pPr>
    <w:rPr>
      <w:rFonts w:ascii="Arial" w:hAnsi="Arial"/>
      <w:kern w:val="21"/>
      <w:sz w:val="21"/>
      <w:szCs w:val="24"/>
    </w:rPr>
  </w:style>
  <w:style w:type="character" w:customStyle="1" w:styleId="NoteheadChar">
    <w:name w:val="Note head Char"/>
    <w:link w:val="Notehead"/>
    <w:rsid w:val="00654B8F"/>
    <w:rPr>
      <w:rFonts w:ascii="Arial" w:hAnsi="Arial" w:cs="Arial"/>
      <w:b/>
      <w:bCs/>
      <w:noProof/>
      <w:kern w:val="2"/>
      <w:position w:val="-6"/>
      <w:sz w:val="24"/>
      <w:szCs w:val="24"/>
      <w:lang w:val="en-US" w:eastAsia="zh-CN" w:bidi="ar-SA"/>
    </w:rPr>
  </w:style>
  <w:style w:type="character" w:customStyle="1" w:styleId="ItemlistChar">
    <w:name w:val="Item list Char"/>
    <w:link w:val="Itemlist"/>
    <w:rsid w:val="00654B8F"/>
    <w:rPr>
      <w:rFonts w:ascii="Arial" w:hAnsi="Arial"/>
      <w:kern w:val="21"/>
      <w:sz w:val="21"/>
      <w:szCs w:val="24"/>
      <w:lang w:val="en-US" w:eastAsia="zh-CN" w:bidi="ar-SA"/>
    </w:rPr>
  </w:style>
  <w:style w:type="paragraph" w:customStyle="1" w:styleId="Itemlistinnote">
    <w:name w:val="Item list in note"/>
    <w:basedOn w:val="a2"/>
    <w:link w:val="ItemlistinnoteChar"/>
    <w:qFormat/>
    <w:rsid w:val="00654B8F"/>
    <w:pPr>
      <w:widowControl/>
      <w:numPr>
        <w:numId w:val="11"/>
      </w:numPr>
      <w:topLinePunct/>
      <w:adjustRightInd w:val="0"/>
      <w:snapToGrid w:val="0"/>
      <w:spacing w:before="0" w:after="0"/>
      <w:ind w:leftChars="150" w:left="300" w:hangingChars="150" w:hanging="150"/>
    </w:pPr>
    <w:rPr>
      <w:rFonts w:eastAsia="楷体_GB2312"/>
      <w:color w:val="auto"/>
      <w:kern w:val="2"/>
      <w:szCs w:val="18"/>
    </w:rPr>
  </w:style>
  <w:style w:type="paragraph" w:customStyle="1" w:styleId="Notetextintable">
    <w:name w:val="Note text in table"/>
    <w:rsid w:val="00654B8F"/>
    <w:pPr>
      <w:spacing w:before="60" w:after="60" w:line="400" w:lineRule="exact"/>
      <w:ind w:left="318"/>
    </w:pPr>
    <w:rPr>
      <w:rFonts w:ascii="Arial" w:eastAsia="楷体_GB2312" w:hAnsi="Arial" w:cs="宋体"/>
      <w:color w:val="000000"/>
      <w:sz w:val="18"/>
    </w:rPr>
  </w:style>
  <w:style w:type="character" w:customStyle="1" w:styleId="ItemlistinnoteChar">
    <w:name w:val="Item list in note Char"/>
    <w:link w:val="Itemlistinnote"/>
    <w:rsid w:val="00654B8F"/>
    <w:rPr>
      <w:rFonts w:ascii="Arial" w:eastAsia="楷体_GB2312" w:hAnsi="Arial" w:cs="Arial"/>
      <w:kern w:val="2"/>
      <w:sz w:val="21"/>
      <w:szCs w:val="18"/>
      <w:lang w:val="en-US" w:eastAsia="zh-CN" w:bidi="ar-SA"/>
    </w:rPr>
  </w:style>
  <w:style w:type="paragraph" w:customStyle="1" w:styleId="StepinSubstep">
    <w:name w:val="Step in Sub step"/>
    <w:rsid w:val="00654B8F"/>
    <w:pPr>
      <w:numPr>
        <w:ilvl w:val="8"/>
        <w:numId w:val="14"/>
      </w:numPr>
      <w:spacing w:before="60" w:after="60" w:line="400" w:lineRule="exact"/>
      <w:outlineLvl w:val="5"/>
    </w:pPr>
    <w:rPr>
      <w:rFonts w:ascii="Arial" w:hAnsi="Arial" w:cs="Arial"/>
      <w:kern w:val="2"/>
      <w:sz w:val="21"/>
      <w:szCs w:val="21"/>
    </w:rPr>
  </w:style>
  <w:style w:type="paragraph" w:customStyle="1" w:styleId="Substep">
    <w:name w:val="Sub step"/>
    <w:basedOn w:val="Step"/>
    <w:link w:val="SubstepChar"/>
    <w:qFormat/>
    <w:rsid w:val="00654B8F"/>
    <w:pPr>
      <w:numPr>
        <w:ilvl w:val="7"/>
      </w:numPr>
      <w:spacing w:before="60" w:after="60"/>
      <w:outlineLvl w:val="5"/>
    </w:pPr>
  </w:style>
  <w:style w:type="paragraph" w:customStyle="1" w:styleId="Itemlistinstep">
    <w:name w:val="Item list in step"/>
    <w:basedOn w:val="Itemlist"/>
    <w:link w:val="ItemlistinstepChar"/>
    <w:rsid w:val="00654B8F"/>
    <w:pPr>
      <w:ind w:leftChars="400" w:left="550"/>
    </w:pPr>
  </w:style>
  <w:style w:type="paragraph" w:customStyle="1" w:styleId="SubItemList">
    <w:name w:val="Sub Item List"/>
    <w:rsid w:val="00654B8F"/>
    <w:pPr>
      <w:numPr>
        <w:numId w:val="8"/>
      </w:numPr>
      <w:topLinePunct/>
      <w:adjustRightInd w:val="0"/>
      <w:snapToGrid w:val="0"/>
      <w:spacing w:before="60" w:after="60" w:line="400" w:lineRule="exact"/>
      <w:ind w:leftChars="150" w:left="300" w:hangingChars="150" w:hanging="150"/>
    </w:pPr>
    <w:rPr>
      <w:rFonts w:ascii="Arial" w:hAnsi="Arial" w:cs="Arial"/>
      <w:kern w:val="2"/>
      <w:sz w:val="21"/>
      <w:szCs w:val="21"/>
    </w:rPr>
  </w:style>
  <w:style w:type="paragraph" w:customStyle="1" w:styleId="Itemlistinsteptext">
    <w:name w:val="Item list in step text"/>
    <w:basedOn w:val="Itemlistinstep"/>
    <w:link w:val="ItemlistinsteptextChar"/>
    <w:rsid w:val="00654B8F"/>
    <w:pPr>
      <w:numPr>
        <w:numId w:val="0"/>
      </w:numPr>
      <w:ind w:leftChars="550" w:left="1155"/>
    </w:pPr>
  </w:style>
  <w:style w:type="character" w:customStyle="1" w:styleId="ItemlistinstepChar">
    <w:name w:val="Item list in step Char"/>
    <w:basedOn w:val="ItemlistChar"/>
    <w:link w:val="Itemlistinstep"/>
    <w:rsid w:val="00654B8F"/>
    <w:rPr>
      <w:rFonts w:ascii="Arial" w:hAnsi="Arial"/>
      <w:kern w:val="21"/>
      <w:sz w:val="21"/>
      <w:szCs w:val="24"/>
      <w:lang w:val="en-US" w:eastAsia="zh-CN" w:bidi="ar-SA"/>
    </w:rPr>
  </w:style>
  <w:style w:type="character" w:customStyle="1" w:styleId="ItemlistinsteptextChar">
    <w:name w:val="Item list in step text Char"/>
    <w:basedOn w:val="ItemlistinstepChar"/>
    <w:link w:val="Itemlistinsteptext"/>
    <w:rsid w:val="00654B8F"/>
    <w:rPr>
      <w:rFonts w:ascii="Arial" w:hAnsi="Arial"/>
      <w:kern w:val="21"/>
      <w:sz w:val="21"/>
      <w:szCs w:val="24"/>
      <w:lang w:val="en-US" w:eastAsia="zh-CN" w:bidi="ar-SA"/>
    </w:rPr>
  </w:style>
  <w:style w:type="character" w:customStyle="1" w:styleId="SubstepChar">
    <w:name w:val="Sub step Char"/>
    <w:link w:val="Substep"/>
    <w:rsid w:val="00654B8F"/>
    <w:rPr>
      <w:rFonts w:ascii="Arial" w:eastAsia="宋体" w:hAnsi="Arial" w:cs="Arial"/>
      <w:snapToGrid w:val="0"/>
      <w:sz w:val="21"/>
      <w:szCs w:val="21"/>
      <w:lang w:val="en-US" w:eastAsia="zh-CN" w:bidi="ar-SA"/>
    </w:rPr>
  </w:style>
  <w:style w:type="paragraph" w:customStyle="1" w:styleId="Terminaydisplay">
    <w:name w:val="Terminay display"/>
    <w:basedOn w:val="a2"/>
    <w:link w:val="TerminaydisplayCharChar"/>
    <w:rsid w:val="00654B8F"/>
    <w:pPr>
      <w:widowControl/>
      <w:shd w:val="clear" w:color="auto" w:fill="E6E6E6"/>
      <w:topLinePunct/>
      <w:autoSpaceDE w:val="0"/>
      <w:autoSpaceDN w:val="0"/>
      <w:adjustRightInd w:val="0"/>
      <w:snapToGrid w:val="0"/>
      <w:spacing w:before="0" w:after="0"/>
      <w:ind w:leftChars="550" w:left="1155"/>
    </w:pPr>
    <w:rPr>
      <w:color w:val="auto"/>
      <w:kern w:val="2"/>
      <w:sz w:val="18"/>
      <w:szCs w:val="21"/>
    </w:rPr>
  </w:style>
  <w:style w:type="paragraph" w:customStyle="1" w:styleId="SubItemListinstep">
    <w:name w:val="Sub Item List in step"/>
    <w:basedOn w:val="SubItemList"/>
    <w:rsid w:val="00654B8F"/>
    <w:pPr>
      <w:ind w:leftChars="550" w:left="700"/>
    </w:pPr>
  </w:style>
  <w:style w:type="character" w:customStyle="1" w:styleId="TerminaydisplayCharChar">
    <w:name w:val="Terminay display Char Char"/>
    <w:link w:val="Terminaydisplay"/>
    <w:rsid w:val="00654B8F"/>
    <w:rPr>
      <w:rFonts w:ascii="Arial" w:eastAsia="宋体" w:hAnsi="Arial" w:cs="Arial"/>
      <w:kern w:val="2"/>
      <w:sz w:val="18"/>
      <w:szCs w:val="21"/>
      <w:lang w:val="en-US" w:eastAsia="zh-CN" w:bidi="ar-SA"/>
    </w:rPr>
  </w:style>
  <w:style w:type="paragraph" w:customStyle="1" w:styleId="Step">
    <w:name w:val="Step"/>
    <w:link w:val="StepCharChar"/>
    <w:qFormat/>
    <w:rsid w:val="00654B8F"/>
    <w:pPr>
      <w:numPr>
        <w:ilvl w:val="4"/>
        <w:numId w:val="14"/>
      </w:numPr>
      <w:topLinePunct/>
      <w:adjustRightInd w:val="0"/>
      <w:snapToGrid w:val="0"/>
      <w:spacing w:before="100" w:after="100" w:line="400" w:lineRule="exact"/>
      <w:outlineLvl w:val="4"/>
    </w:pPr>
    <w:rPr>
      <w:rFonts w:ascii="Arial" w:hAnsi="Arial" w:cs="Arial"/>
      <w:snapToGrid w:val="0"/>
      <w:sz w:val="21"/>
      <w:szCs w:val="21"/>
    </w:rPr>
  </w:style>
  <w:style w:type="character" w:customStyle="1" w:styleId="StepCharChar">
    <w:name w:val="Step Char Char"/>
    <w:link w:val="Step"/>
    <w:rsid w:val="00654B8F"/>
    <w:rPr>
      <w:rFonts w:ascii="Arial" w:hAnsi="Arial" w:cs="Arial"/>
      <w:snapToGrid w:val="0"/>
      <w:sz w:val="21"/>
      <w:szCs w:val="21"/>
      <w:lang w:val="en-US" w:eastAsia="zh-CN" w:bidi="ar-SA"/>
    </w:rPr>
  </w:style>
  <w:style w:type="character" w:customStyle="1" w:styleId="CharChar4">
    <w:name w:val="Char Char4"/>
    <w:rsid w:val="000E1622"/>
    <w:rPr>
      <w:rFonts w:ascii="Arial" w:hAnsi="Arial" w:cs="Arial"/>
      <w:color w:val="000000"/>
      <w:sz w:val="21"/>
      <w:szCs w:val="18"/>
      <w:lang w:val="en-US" w:eastAsia="zh-CN" w:bidi="ar-SA"/>
    </w:rPr>
  </w:style>
  <w:style w:type="paragraph" w:styleId="13">
    <w:name w:val="toc 1"/>
    <w:next w:val="a2"/>
    <w:uiPriority w:val="39"/>
    <w:rsid w:val="00654B8F"/>
    <w:pPr>
      <w:snapToGrid w:val="0"/>
      <w:spacing w:line="360" w:lineRule="auto"/>
    </w:pPr>
    <w:rPr>
      <w:rFonts w:ascii="Arial" w:hAnsi="Arial" w:cs="Arial"/>
      <w:b/>
      <w:bCs/>
      <w:color w:val="000000"/>
      <w:sz w:val="21"/>
    </w:rPr>
  </w:style>
  <w:style w:type="paragraph" w:styleId="22">
    <w:name w:val="toc 2"/>
    <w:next w:val="a2"/>
    <w:uiPriority w:val="39"/>
    <w:rsid w:val="00654B8F"/>
    <w:pPr>
      <w:snapToGrid w:val="0"/>
      <w:spacing w:line="360" w:lineRule="auto"/>
      <w:ind w:leftChars="100" w:left="100"/>
    </w:pPr>
    <w:rPr>
      <w:rFonts w:ascii="Arial" w:hAnsi="Arial" w:cs="Arial"/>
      <w:color w:val="000000"/>
      <w:sz w:val="21"/>
    </w:rPr>
  </w:style>
  <w:style w:type="character" w:styleId="af2">
    <w:name w:val="Hyperlink"/>
    <w:uiPriority w:val="99"/>
    <w:rsid w:val="00654B8F"/>
    <w:rPr>
      <w:color w:val="0000FF"/>
      <w:u w:val="none"/>
    </w:rPr>
  </w:style>
  <w:style w:type="paragraph" w:customStyle="1" w:styleId="SubTableItemlist">
    <w:name w:val="Sub Table Item list"/>
    <w:basedOn w:val="Talbeitemlist"/>
    <w:rsid w:val="00654B8F"/>
    <w:pPr>
      <w:numPr>
        <w:numId w:val="12"/>
      </w:numPr>
      <w:ind w:leftChars="150" w:left="150"/>
    </w:pPr>
  </w:style>
  <w:style w:type="paragraph" w:styleId="af3">
    <w:name w:val="table of figures"/>
    <w:next w:val="a2"/>
    <w:uiPriority w:val="99"/>
    <w:rsid w:val="00654B8F"/>
    <w:pPr>
      <w:topLinePunct/>
      <w:adjustRightInd w:val="0"/>
      <w:snapToGrid w:val="0"/>
      <w:spacing w:before="120" w:afterLines="50" w:line="240" w:lineRule="atLeast"/>
    </w:pPr>
    <w:rPr>
      <w:rFonts w:ascii="Arial" w:hAnsi="Arial" w:cs="Arial"/>
      <w:kern w:val="2"/>
      <w:sz w:val="21"/>
    </w:rPr>
  </w:style>
  <w:style w:type="paragraph" w:customStyle="1" w:styleId="Headleft">
    <w:name w:val="Head left"/>
    <w:basedOn w:val="a8"/>
    <w:qFormat/>
    <w:rsid w:val="00654B8F"/>
  </w:style>
  <w:style w:type="paragraph" w:customStyle="1" w:styleId="Headright">
    <w:name w:val="Head right"/>
    <w:basedOn w:val="a8"/>
    <w:qFormat/>
    <w:rsid w:val="00654B8F"/>
    <w:pPr>
      <w:widowControl w:val="0"/>
      <w:wordWrap w:val="0"/>
      <w:jc w:val="right"/>
    </w:pPr>
    <w:rPr>
      <w:bCs/>
      <w:noProof/>
    </w:rPr>
  </w:style>
  <w:style w:type="paragraph" w:customStyle="1" w:styleId="Terminaydisplay0">
    <w:name w:val="样式 Terminay display"/>
    <w:basedOn w:val="Terminaydisplay"/>
    <w:rsid w:val="00654B8F"/>
    <w:pPr>
      <w:ind w:left="550"/>
    </w:pPr>
    <w:rPr>
      <w:rFonts w:cs="宋体"/>
      <w:szCs w:val="20"/>
    </w:rPr>
  </w:style>
  <w:style w:type="paragraph" w:customStyle="1" w:styleId="SubItemListText">
    <w:name w:val="Sub Item List Text"/>
    <w:basedOn w:val="a2"/>
    <w:rsid w:val="00654B8F"/>
    <w:pPr>
      <w:widowControl/>
      <w:adjustRightInd w:val="0"/>
      <w:snapToGrid w:val="0"/>
      <w:spacing w:before="0" w:after="0"/>
      <w:ind w:leftChars="300" w:left="630"/>
    </w:pPr>
    <w:rPr>
      <w:rFonts w:cs="宋体"/>
      <w:color w:val="auto"/>
      <w:kern w:val="2"/>
    </w:rPr>
  </w:style>
  <w:style w:type="paragraph" w:customStyle="1" w:styleId="Itemlisttext">
    <w:name w:val="Item list text"/>
    <w:rsid w:val="00654B8F"/>
    <w:pPr>
      <w:spacing w:before="60" w:after="60" w:line="400" w:lineRule="exact"/>
      <w:ind w:left="318"/>
    </w:pPr>
    <w:rPr>
      <w:rFonts w:ascii="Arial" w:hAnsi="Arial" w:cs="宋体"/>
      <w:kern w:val="21"/>
      <w:sz w:val="21"/>
    </w:rPr>
  </w:style>
  <w:style w:type="paragraph" w:styleId="TOC">
    <w:name w:val="TOC Heading"/>
    <w:basedOn w:val="1"/>
    <w:next w:val="a2"/>
    <w:uiPriority w:val="39"/>
    <w:qFormat/>
    <w:rsid w:val="00654B8F"/>
    <w:pPr>
      <w:pageBreakBefore w:val="0"/>
      <w:numPr>
        <w:numId w:val="0"/>
      </w:numPr>
      <w:spacing w:before="480" w:after="0" w:line="276" w:lineRule="auto"/>
      <w:outlineLvl w:val="9"/>
    </w:pPr>
    <w:rPr>
      <w:rFonts w:ascii="Cambria" w:hAnsi="Cambria" w:cs="Times New Roman"/>
      <w:color w:val="365F91"/>
      <w:kern w:val="0"/>
      <w:sz w:val="28"/>
      <w:szCs w:val="28"/>
    </w:rPr>
  </w:style>
  <w:style w:type="character" w:customStyle="1" w:styleId="CharChar2">
    <w:name w:val="Char Char2"/>
    <w:uiPriority w:val="39"/>
    <w:rsid w:val="000E1622"/>
    <w:rPr>
      <w:rFonts w:ascii="Arial" w:hAnsi="Arial" w:cs="Arial"/>
      <w:b/>
      <w:bCs/>
      <w:color w:val="000000"/>
      <w:sz w:val="21"/>
      <w:lang w:val="en-US" w:eastAsia="zh-CN" w:bidi="ar-SA"/>
    </w:rPr>
  </w:style>
  <w:style w:type="character" w:customStyle="1" w:styleId="2CharChar">
    <w:name w:val="无编号的标题2 Char Char"/>
    <w:link w:val="21"/>
    <w:rsid w:val="00654B8F"/>
    <w:rPr>
      <w:rFonts w:ascii="Arial" w:hAnsi="Arial" w:cs="Arial"/>
      <w:b/>
      <w:bCs/>
      <w:color w:val="333399"/>
      <w:sz w:val="32"/>
      <w:szCs w:val="32"/>
      <w:lang w:val="en-US" w:eastAsia="zh-CN" w:bidi="ar-SA"/>
    </w:rPr>
  </w:style>
  <w:style w:type="paragraph" w:styleId="af4">
    <w:name w:val="caption"/>
    <w:basedOn w:val="a2"/>
    <w:next w:val="a2"/>
    <w:qFormat/>
    <w:rsid w:val="00654B8F"/>
    <w:pPr>
      <w:spacing w:before="60" w:after="60" w:line="240" w:lineRule="atLeast"/>
      <w:jc w:val="center"/>
      <w:outlineLvl w:val="5"/>
    </w:pPr>
    <w:rPr>
      <w:rFonts w:cs="Times New Roman"/>
    </w:rPr>
  </w:style>
  <w:style w:type="paragraph" w:customStyle="1" w:styleId="cmd">
    <w:name w:val="cmd"/>
    <w:rsid w:val="00654B8F"/>
    <w:pPr>
      <w:spacing w:before="60" w:after="60" w:line="400" w:lineRule="exact"/>
      <w:ind w:left="1157"/>
    </w:pPr>
    <w:rPr>
      <w:rFonts w:ascii="Arial" w:hAnsi="Arial" w:cs="宋体"/>
      <w:b/>
      <w:bCs/>
      <w:kern w:val="21"/>
      <w:sz w:val="21"/>
    </w:rPr>
  </w:style>
  <w:style w:type="paragraph" w:customStyle="1" w:styleId="Notetextinstep">
    <w:name w:val="Note text in step"/>
    <w:rsid w:val="00654B8F"/>
    <w:pPr>
      <w:ind w:left="1155"/>
    </w:pPr>
    <w:rPr>
      <w:rFonts w:ascii="Arial" w:eastAsia="楷体_GB2312" w:hAnsi="Arial" w:cs="宋体"/>
      <w:kern w:val="2"/>
      <w:sz w:val="21"/>
    </w:rPr>
  </w:style>
  <w:style w:type="character" w:styleId="af5">
    <w:name w:val="page number"/>
    <w:basedOn w:val="a3"/>
    <w:rsid w:val="00654B8F"/>
  </w:style>
  <w:style w:type="paragraph" w:customStyle="1" w:styleId="Noteheadofitemlistinstep">
    <w:name w:val="Note head of item list in step"/>
    <w:basedOn w:val="Noteheadinstep"/>
    <w:rsid w:val="00654B8F"/>
    <w:pPr>
      <w:ind w:left="1155"/>
    </w:pPr>
  </w:style>
  <w:style w:type="paragraph" w:customStyle="1" w:styleId="Itemlistinsubstepnote">
    <w:name w:val="Item list in sub step note"/>
    <w:basedOn w:val="Itemlistinstepnote"/>
    <w:rsid w:val="00654B8F"/>
    <w:pPr>
      <w:ind w:leftChars="700" w:left="800" w:hangingChars="100" w:hanging="100"/>
    </w:pPr>
  </w:style>
  <w:style w:type="paragraph" w:customStyle="1" w:styleId="Notetextofitemlistinstep">
    <w:name w:val="Note text of item list in step"/>
    <w:basedOn w:val="Notetextinstep"/>
    <w:rsid w:val="00654B8F"/>
    <w:pPr>
      <w:ind w:left="1470"/>
    </w:pPr>
  </w:style>
  <w:style w:type="paragraph" w:customStyle="1" w:styleId="Noteheadofsubitemlistinstep">
    <w:name w:val="Note head of sub item list in step"/>
    <w:basedOn w:val="Noteheadofitemlistinstep"/>
    <w:rsid w:val="00654B8F"/>
    <w:pPr>
      <w:ind w:leftChars="700" w:left="700"/>
    </w:pPr>
  </w:style>
  <w:style w:type="paragraph" w:customStyle="1" w:styleId="Notetextofsubitemlistinstep">
    <w:name w:val="Note text of sub item list in step"/>
    <w:basedOn w:val="Notetextofitemlistinstep"/>
    <w:rsid w:val="00654B8F"/>
    <w:pPr>
      <w:ind w:leftChars="850" w:left="850"/>
    </w:pPr>
  </w:style>
  <w:style w:type="character" w:customStyle="1" w:styleId="Char">
    <w:name w:val="页脚 Char"/>
    <w:link w:val="a9"/>
    <w:uiPriority w:val="99"/>
    <w:rsid w:val="00281EF7"/>
    <w:rPr>
      <w:rFonts w:ascii="Arial" w:hAnsi="Arial" w:cs="Arial"/>
      <w:noProof/>
      <w:color w:val="000000"/>
      <w:sz w:val="21"/>
      <w:szCs w:val="18"/>
      <w:lang w:val="en-US" w:eastAsia="zh-CN" w:bidi="ar-SA"/>
    </w:rPr>
  </w:style>
  <w:style w:type="character" w:customStyle="1" w:styleId="1Char">
    <w:name w:val="标题 1 Char"/>
    <w:aliases w:val="heading 1 Char"/>
    <w:link w:val="1"/>
    <w:rsid w:val="00BE797B"/>
    <w:rPr>
      <w:rFonts w:ascii="Arial" w:hAnsi="Arial" w:cs="Arial"/>
      <w:b/>
      <w:bCs/>
      <w:color w:val="333399"/>
      <w:kern w:val="44"/>
      <w:sz w:val="44"/>
      <w:szCs w:val="44"/>
      <w:lang w:val="en-US" w:eastAsia="zh-CN" w:bidi="ar-SA"/>
    </w:rPr>
  </w:style>
  <w:style w:type="character" w:customStyle="1" w:styleId="2Char">
    <w:name w:val="标题 2 Char"/>
    <w:aliases w:val="heading 2 Char"/>
    <w:link w:val="2"/>
    <w:rsid w:val="00BE797B"/>
    <w:rPr>
      <w:rFonts w:ascii="Arial" w:hAnsi="Arial" w:cs="Arial"/>
      <w:b/>
      <w:bCs/>
      <w:color w:val="333399"/>
      <w:sz w:val="32"/>
      <w:szCs w:val="32"/>
      <w:lang w:val="en-US" w:eastAsia="zh-CN" w:bidi="ar-SA"/>
    </w:rPr>
  </w:style>
  <w:style w:type="character" w:customStyle="1" w:styleId="3Char">
    <w:name w:val="标题 3 Char"/>
    <w:aliases w:val="heading 3 Char"/>
    <w:link w:val="30"/>
    <w:rsid w:val="00BE797B"/>
    <w:rPr>
      <w:rFonts w:ascii="Arial" w:eastAsia="宋体" w:hAnsi="Arial" w:cs="Arial"/>
      <w:b/>
      <w:bCs/>
      <w:color w:val="333399"/>
      <w:sz w:val="28"/>
      <w:szCs w:val="32"/>
      <w:lang w:val="en-US" w:eastAsia="zh-CN" w:bidi="ar-SA"/>
    </w:rPr>
  </w:style>
  <w:style w:type="character" w:customStyle="1" w:styleId="4Char">
    <w:name w:val="标题 4 Char"/>
    <w:aliases w:val="heading 4 Char"/>
    <w:link w:val="40"/>
    <w:rsid w:val="00BE797B"/>
    <w:rPr>
      <w:rFonts w:ascii="Arial" w:hAnsi="Arial"/>
      <w:b/>
      <w:bCs/>
      <w:color w:val="333399"/>
      <w:sz w:val="24"/>
      <w:szCs w:val="28"/>
      <w:lang w:bidi="ar-SA"/>
    </w:rPr>
  </w:style>
  <w:style w:type="character" w:customStyle="1" w:styleId="5Char">
    <w:name w:val="标题 5 Char"/>
    <w:aliases w:val="heading 5 Char"/>
    <w:link w:val="50"/>
    <w:rsid w:val="00BE797B"/>
    <w:rPr>
      <w:rFonts w:ascii="Arial" w:hAnsi="Arial" w:cs="Arial"/>
      <w:b/>
      <w:bCs/>
      <w:color w:val="000000"/>
      <w:sz w:val="28"/>
      <w:szCs w:val="28"/>
      <w:lang w:val="en-US" w:eastAsia="zh-CN" w:bidi="ar-SA"/>
    </w:rPr>
  </w:style>
  <w:style w:type="character" w:customStyle="1" w:styleId="6Char">
    <w:name w:val="标题 6 Char"/>
    <w:aliases w:val="heading 6 Char"/>
    <w:link w:val="60"/>
    <w:rsid w:val="00BE797B"/>
    <w:rPr>
      <w:rFonts w:ascii="Arial" w:hAnsi="Arial" w:cs="Arial"/>
      <w:b/>
      <w:bCs/>
      <w:color w:val="000000"/>
      <w:sz w:val="24"/>
      <w:lang w:val="en-US" w:eastAsia="zh-CN" w:bidi="ar-SA"/>
    </w:rPr>
  </w:style>
  <w:style w:type="character" w:customStyle="1" w:styleId="7Char">
    <w:name w:val="标题 7 Char"/>
    <w:aliases w:val="heading 7 Char"/>
    <w:link w:val="7"/>
    <w:rsid w:val="00BE797B"/>
    <w:rPr>
      <w:rFonts w:ascii="Arial" w:hAnsi="Arial" w:cs="Arial"/>
      <w:b/>
      <w:bCs/>
      <w:color w:val="000000"/>
      <w:sz w:val="24"/>
      <w:lang w:val="en-US" w:eastAsia="zh-CN" w:bidi="ar-SA"/>
    </w:rPr>
  </w:style>
  <w:style w:type="character" w:customStyle="1" w:styleId="8Char">
    <w:name w:val="标题 8 Char"/>
    <w:aliases w:val="heading 8 Char"/>
    <w:link w:val="8"/>
    <w:rsid w:val="00BE797B"/>
    <w:rPr>
      <w:rFonts w:ascii="Arial" w:hAnsi="Arial" w:cs="Arial"/>
      <w:color w:val="000000"/>
      <w:sz w:val="24"/>
      <w:lang w:val="en-US" w:eastAsia="zh-CN" w:bidi="ar-SA"/>
    </w:rPr>
  </w:style>
  <w:style w:type="character" w:customStyle="1" w:styleId="9Char">
    <w:name w:val="标题 9 Char"/>
    <w:aliases w:val="heading 9 Char"/>
    <w:link w:val="9"/>
    <w:rsid w:val="00BE797B"/>
    <w:rPr>
      <w:rFonts w:ascii="Arial" w:hAnsi="Arial" w:cs="Arial"/>
      <w:color w:val="000000"/>
      <w:sz w:val="21"/>
      <w:szCs w:val="21"/>
      <w:lang w:val="en-US" w:eastAsia="zh-CN" w:bidi="ar-SA"/>
    </w:rPr>
  </w:style>
  <w:style w:type="paragraph" w:styleId="af6">
    <w:name w:val="Title"/>
    <w:basedOn w:val="a2"/>
    <w:next w:val="a2"/>
    <w:link w:val="Char2"/>
    <w:uiPriority w:val="10"/>
    <w:qFormat/>
    <w:rsid w:val="00BE797B"/>
    <w:pPr>
      <w:spacing w:before="240" w:after="60"/>
      <w:jc w:val="center"/>
      <w:outlineLvl w:val="0"/>
    </w:pPr>
    <w:rPr>
      <w:rFonts w:ascii="Cambria" w:hAnsi="Cambria" w:cs="Times New Roman"/>
      <w:b/>
      <w:bCs/>
      <w:kern w:val="28"/>
      <w:sz w:val="32"/>
      <w:szCs w:val="32"/>
    </w:rPr>
  </w:style>
  <w:style w:type="character" w:customStyle="1" w:styleId="Char2">
    <w:name w:val="标题 Char"/>
    <w:link w:val="af6"/>
    <w:rsid w:val="00654B8F"/>
    <w:rPr>
      <w:rFonts w:ascii="Arial" w:hAnsi="Arial" w:cs="Arial"/>
      <w:color w:val="000000"/>
      <w:sz w:val="21"/>
      <w:szCs w:val="18"/>
      <w:lang w:val="en-US" w:eastAsia="zh-CN" w:bidi="ar-SA"/>
    </w:rPr>
  </w:style>
  <w:style w:type="paragraph" w:styleId="af7">
    <w:name w:val="Subtitle"/>
    <w:basedOn w:val="a2"/>
    <w:next w:val="a2"/>
    <w:link w:val="Char3"/>
    <w:uiPriority w:val="11"/>
    <w:qFormat/>
    <w:rsid w:val="00BE797B"/>
    <w:pPr>
      <w:spacing w:after="60"/>
      <w:jc w:val="center"/>
      <w:outlineLvl w:val="1"/>
    </w:pPr>
    <w:rPr>
      <w:rFonts w:ascii="Cambria" w:hAnsi="Cambria" w:cs="Times New Roman"/>
    </w:rPr>
  </w:style>
  <w:style w:type="character" w:customStyle="1" w:styleId="Char3">
    <w:name w:val="副标题 Char"/>
    <w:link w:val="af7"/>
    <w:uiPriority w:val="39"/>
    <w:rsid w:val="00654B8F"/>
    <w:rPr>
      <w:rFonts w:ascii="Arial" w:hAnsi="Arial" w:cs="Arial"/>
      <w:b/>
      <w:bCs/>
      <w:color w:val="000000"/>
      <w:sz w:val="21"/>
      <w:lang w:val="en-US" w:eastAsia="zh-CN" w:bidi="ar-SA"/>
    </w:rPr>
  </w:style>
  <w:style w:type="character" w:styleId="af8">
    <w:name w:val="Strong"/>
    <w:uiPriority w:val="22"/>
    <w:qFormat/>
    <w:rsid w:val="00BE797B"/>
    <w:rPr>
      <w:b/>
      <w:bCs/>
    </w:rPr>
  </w:style>
  <w:style w:type="character" w:styleId="af9">
    <w:name w:val="Emphasis"/>
    <w:uiPriority w:val="20"/>
    <w:qFormat/>
    <w:rsid w:val="00BE797B"/>
    <w:rPr>
      <w:rFonts w:ascii="Calibri" w:hAnsi="Calibri"/>
      <w:b/>
      <w:i/>
      <w:iCs/>
    </w:rPr>
  </w:style>
  <w:style w:type="paragraph" w:styleId="afa">
    <w:name w:val="No Spacing"/>
    <w:basedOn w:val="a2"/>
    <w:uiPriority w:val="1"/>
    <w:qFormat/>
    <w:rsid w:val="00BE797B"/>
    <w:rPr>
      <w:rFonts w:cs="Times New Roman"/>
      <w:szCs w:val="32"/>
    </w:rPr>
  </w:style>
  <w:style w:type="paragraph" w:styleId="afb">
    <w:name w:val="List Paragraph"/>
    <w:basedOn w:val="a2"/>
    <w:uiPriority w:val="34"/>
    <w:qFormat/>
    <w:rsid w:val="00BE797B"/>
    <w:pPr>
      <w:ind w:left="720"/>
      <w:contextualSpacing/>
    </w:pPr>
    <w:rPr>
      <w:rFonts w:cs="Times New Roman"/>
    </w:rPr>
  </w:style>
  <w:style w:type="paragraph" w:styleId="afc">
    <w:name w:val="Quote"/>
    <w:basedOn w:val="a2"/>
    <w:next w:val="a2"/>
    <w:link w:val="Char4"/>
    <w:uiPriority w:val="29"/>
    <w:qFormat/>
    <w:rsid w:val="00BE797B"/>
    <w:rPr>
      <w:rFonts w:ascii="Calibri" w:hAnsi="Calibri" w:cs="Times New Roman"/>
      <w:i/>
      <w:color w:val="auto"/>
      <w:sz w:val="24"/>
      <w:szCs w:val="24"/>
    </w:rPr>
  </w:style>
  <w:style w:type="character" w:customStyle="1" w:styleId="Char4">
    <w:name w:val="引用 Char"/>
    <w:link w:val="afc"/>
    <w:uiPriority w:val="29"/>
    <w:rsid w:val="00BE797B"/>
    <w:rPr>
      <w:i/>
      <w:sz w:val="24"/>
      <w:szCs w:val="24"/>
    </w:rPr>
  </w:style>
  <w:style w:type="paragraph" w:styleId="afd">
    <w:name w:val="Intense Quote"/>
    <w:basedOn w:val="a2"/>
    <w:next w:val="a2"/>
    <w:link w:val="Char5"/>
    <w:uiPriority w:val="30"/>
    <w:qFormat/>
    <w:rsid w:val="00BE797B"/>
    <w:pPr>
      <w:ind w:left="720" w:right="720"/>
    </w:pPr>
    <w:rPr>
      <w:rFonts w:ascii="Calibri" w:hAnsi="Calibri" w:cs="Times New Roman"/>
      <w:b/>
      <w:i/>
      <w:color w:val="auto"/>
      <w:sz w:val="24"/>
    </w:rPr>
  </w:style>
  <w:style w:type="character" w:customStyle="1" w:styleId="Char5">
    <w:name w:val="明显引用 Char"/>
    <w:link w:val="afd"/>
    <w:uiPriority w:val="30"/>
    <w:rsid w:val="00BE797B"/>
    <w:rPr>
      <w:b/>
      <w:i/>
      <w:sz w:val="24"/>
    </w:rPr>
  </w:style>
  <w:style w:type="character" w:styleId="afe">
    <w:name w:val="Subtle Emphasis"/>
    <w:uiPriority w:val="19"/>
    <w:qFormat/>
    <w:rsid w:val="00BE797B"/>
    <w:rPr>
      <w:i/>
      <w:color w:val="5A5A5A"/>
    </w:rPr>
  </w:style>
  <w:style w:type="character" w:styleId="aff">
    <w:name w:val="Intense Emphasis"/>
    <w:uiPriority w:val="21"/>
    <w:qFormat/>
    <w:rsid w:val="00BE797B"/>
    <w:rPr>
      <w:b/>
      <w:i/>
      <w:sz w:val="24"/>
      <w:szCs w:val="24"/>
      <w:u w:val="single"/>
    </w:rPr>
  </w:style>
  <w:style w:type="character" w:styleId="aff0">
    <w:name w:val="Subtle Reference"/>
    <w:uiPriority w:val="31"/>
    <w:qFormat/>
    <w:rsid w:val="00BE797B"/>
    <w:rPr>
      <w:sz w:val="24"/>
      <w:szCs w:val="24"/>
      <w:u w:val="single"/>
    </w:rPr>
  </w:style>
  <w:style w:type="character" w:styleId="aff1">
    <w:name w:val="Intense Reference"/>
    <w:uiPriority w:val="32"/>
    <w:qFormat/>
    <w:rsid w:val="00BE797B"/>
    <w:rPr>
      <w:b/>
      <w:sz w:val="24"/>
      <w:u w:val="single"/>
    </w:rPr>
  </w:style>
  <w:style w:type="character" w:styleId="aff2">
    <w:name w:val="Book Title"/>
    <w:uiPriority w:val="33"/>
    <w:qFormat/>
    <w:rsid w:val="00BE797B"/>
    <w:rPr>
      <w:rFonts w:ascii="Cambria" w:eastAsia="宋体" w:hAnsi="Cambria"/>
      <w:b/>
      <w:i/>
      <w:sz w:val="24"/>
      <w:szCs w:val="24"/>
    </w:rPr>
  </w:style>
  <w:style w:type="character" w:customStyle="1" w:styleId="NotetextChar">
    <w:name w:val="Note text Char"/>
    <w:link w:val="Notetext"/>
    <w:rsid w:val="00841FBC"/>
    <w:rPr>
      <w:rFonts w:ascii="Arial" w:eastAsia="楷体_GB2312" w:hAnsi="Arial" w:cs="宋体"/>
      <w:kern w:val="2"/>
      <w:sz w:val="21"/>
      <w:lang w:val="en-US" w:eastAsia="zh-CN" w:bidi="ar-SA"/>
    </w:rPr>
  </w:style>
  <w:style w:type="paragraph" w:styleId="aff3">
    <w:name w:val="Normal (Web)"/>
    <w:basedOn w:val="a2"/>
    <w:rsid w:val="00574C8C"/>
    <w:pPr>
      <w:widowControl/>
      <w:spacing w:beforeAutospacing="1" w:afterAutospacing="1" w:line="240" w:lineRule="auto"/>
    </w:pPr>
    <w:rPr>
      <w:rFonts w:ascii="宋体" w:hAnsi="宋体" w:cs="宋体"/>
      <w:color w:val="auto"/>
      <w:sz w:val="24"/>
      <w:szCs w:val="24"/>
    </w:rPr>
  </w:style>
  <w:style w:type="paragraph" w:customStyle="1" w:styleId="figuredescription">
    <w:name w:val="figuredescription"/>
    <w:basedOn w:val="a2"/>
    <w:rsid w:val="009F293A"/>
    <w:pPr>
      <w:widowControl/>
      <w:spacing w:beforeAutospacing="1" w:afterAutospacing="1" w:line="240" w:lineRule="auto"/>
    </w:pPr>
    <w:rPr>
      <w:rFonts w:ascii="宋体" w:hAnsi="宋体" w:cs="宋体"/>
      <w:color w:val="auto"/>
      <w:sz w:val="24"/>
      <w:szCs w:val="24"/>
    </w:rPr>
  </w:style>
  <w:style w:type="character" w:styleId="aff4">
    <w:name w:val="FollowedHyperlink"/>
    <w:rsid w:val="00407003"/>
    <w:rPr>
      <w:color w:val="800080"/>
      <w:u w:val="single"/>
    </w:rPr>
  </w:style>
  <w:style w:type="paragraph" w:customStyle="1" w:styleId="TAL">
    <w:name w:val="TAL"/>
    <w:basedOn w:val="a2"/>
    <w:rsid w:val="004764AB"/>
    <w:pPr>
      <w:keepNext/>
      <w:keepLines/>
      <w:widowControl/>
      <w:spacing w:before="0" w:after="0" w:line="240" w:lineRule="auto"/>
    </w:pPr>
    <w:rPr>
      <w:rFonts w:cs="Times New Roman"/>
      <w:color w:val="auto"/>
      <w:sz w:val="20"/>
      <w:lang w:val="en-GB"/>
    </w:rPr>
  </w:style>
  <w:style w:type="paragraph" w:styleId="23">
    <w:name w:val="Body Text 2"/>
    <w:basedOn w:val="a2"/>
    <w:link w:val="2Char0"/>
    <w:rsid w:val="004764AB"/>
    <w:pPr>
      <w:widowControl/>
      <w:spacing w:before="0" w:after="0" w:line="240" w:lineRule="auto"/>
    </w:pPr>
    <w:rPr>
      <w:rFonts w:ascii="Garamond" w:hAnsi="Garamond" w:cs="Times New Roman"/>
      <w:color w:val="0000FF"/>
      <w:sz w:val="22"/>
      <w:lang w:val="en-GB"/>
    </w:rPr>
  </w:style>
  <w:style w:type="character" w:styleId="aff5">
    <w:name w:val="footnote reference"/>
    <w:semiHidden/>
    <w:rsid w:val="004764AB"/>
    <w:rPr>
      <w:vertAlign w:val="superscript"/>
    </w:rPr>
  </w:style>
  <w:style w:type="paragraph" w:styleId="aff6">
    <w:name w:val="Block Text"/>
    <w:basedOn w:val="a2"/>
    <w:rsid w:val="004764AB"/>
    <w:pPr>
      <w:spacing w:before="0" w:after="0" w:line="360" w:lineRule="auto"/>
      <w:ind w:leftChars="200" w:left="420" w:rightChars="200" w:right="420" w:firstLineChars="200" w:firstLine="420"/>
      <w:jc w:val="both"/>
    </w:pPr>
    <w:rPr>
      <w:rFonts w:ascii="Times New Roman" w:hAnsi="Times New Roman" w:cs="Times New Roman"/>
      <w:color w:val="auto"/>
      <w:kern w:val="2"/>
      <w:szCs w:val="24"/>
    </w:rPr>
  </w:style>
  <w:style w:type="paragraph" w:customStyle="1" w:styleId="StyleTabletext10pt">
    <w:name w:val="Style Table text + 10 pt"/>
    <w:basedOn w:val="Tabletext0"/>
    <w:rsid w:val="004764AB"/>
    <w:pPr>
      <w:keepLines w:val="0"/>
      <w:suppressAutoHyphens/>
      <w:spacing w:line="240" w:lineRule="auto"/>
    </w:pPr>
    <w:rPr>
      <w:rFonts w:cs="Times New Roman"/>
      <w:color w:val="auto"/>
      <w:sz w:val="20"/>
      <w:lang w:val="en-GB" w:eastAsia="ar-SA"/>
    </w:rPr>
  </w:style>
  <w:style w:type="paragraph" w:customStyle="1" w:styleId="aff7">
    <w:name w:val="缺省文本"/>
    <w:basedOn w:val="a2"/>
    <w:rsid w:val="004764AB"/>
    <w:pPr>
      <w:autoSpaceDE w:val="0"/>
      <w:autoSpaceDN w:val="0"/>
      <w:adjustRightInd w:val="0"/>
      <w:spacing w:before="0" w:after="0" w:line="240" w:lineRule="auto"/>
    </w:pPr>
    <w:rPr>
      <w:rFonts w:ascii="Times New Roman" w:hAnsi="Times New Roman" w:cs="Times New Roman"/>
      <w:color w:val="auto"/>
      <w:sz w:val="24"/>
    </w:rPr>
  </w:style>
  <w:style w:type="paragraph" w:customStyle="1" w:styleId="TableText1">
    <w:name w:val="Table Text"/>
    <w:rsid w:val="004764AB"/>
    <w:pPr>
      <w:snapToGrid w:val="0"/>
      <w:spacing w:before="80" w:after="80"/>
    </w:pPr>
    <w:rPr>
      <w:rFonts w:ascii="Arial" w:hAnsi="Arial"/>
      <w:sz w:val="18"/>
      <w:lang w:eastAsia="en-US"/>
    </w:rPr>
  </w:style>
  <w:style w:type="paragraph" w:styleId="aff8">
    <w:name w:val="toa heading"/>
    <w:basedOn w:val="a2"/>
    <w:next w:val="a2"/>
    <w:semiHidden/>
    <w:rsid w:val="004764AB"/>
    <w:pPr>
      <w:spacing w:before="120" w:after="0" w:line="240" w:lineRule="auto"/>
      <w:jc w:val="both"/>
    </w:pPr>
    <w:rPr>
      <w:rFonts w:cs="Times New Roman"/>
      <w:b/>
      <w:bCs/>
      <w:color w:val="auto"/>
      <w:kern w:val="2"/>
      <w:szCs w:val="24"/>
    </w:rPr>
  </w:style>
  <w:style w:type="paragraph" w:customStyle="1" w:styleId="aff9">
    <w:name w:val="表头样式"/>
    <w:basedOn w:val="a2"/>
    <w:rsid w:val="004764AB"/>
    <w:pPr>
      <w:autoSpaceDE w:val="0"/>
      <w:autoSpaceDN w:val="0"/>
      <w:adjustRightInd w:val="0"/>
      <w:spacing w:before="0" w:after="0" w:line="240" w:lineRule="auto"/>
      <w:jc w:val="center"/>
    </w:pPr>
    <w:rPr>
      <w:rFonts w:ascii="Times New Roman" w:hAnsi="Times New Roman" w:cs="Times New Roman"/>
      <w:b/>
      <w:color w:val="auto"/>
    </w:rPr>
  </w:style>
  <w:style w:type="paragraph" w:styleId="affa">
    <w:name w:val="Plain Text"/>
    <w:basedOn w:val="a2"/>
    <w:link w:val="Char6"/>
    <w:rsid w:val="004764AB"/>
    <w:pPr>
      <w:spacing w:before="0" w:after="0" w:line="240" w:lineRule="auto"/>
      <w:jc w:val="both"/>
    </w:pPr>
    <w:rPr>
      <w:rFonts w:ascii="宋体" w:hAnsi="Courier New" w:cs="Times New Roman"/>
      <w:color w:val="auto"/>
      <w:kern w:val="2"/>
    </w:rPr>
  </w:style>
  <w:style w:type="paragraph" w:styleId="affb">
    <w:name w:val="Body Text Indent"/>
    <w:basedOn w:val="a2"/>
    <w:link w:val="Char7"/>
    <w:rsid w:val="004764AB"/>
    <w:pPr>
      <w:spacing w:beforeLines="50" w:afterLines="50" w:line="360" w:lineRule="auto"/>
      <w:ind w:rightChars="50" w:right="105" w:firstLineChars="225" w:firstLine="540"/>
      <w:jc w:val="both"/>
    </w:pPr>
    <w:rPr>
      <w:rFonts w:ascii="Calibri" w:hAnsi="Calibri" w:cs="Times New Roman"/>
      <w:color w:val="auto"/>
      <w:kern w:val="2"/>
      <w:sz w:val="24"/>
      <w:szCs w:val="24"/>
    </w:rPr>
  </w:style>
  <w:style w:type="paragraph" w:styleId="affc">
    <w:name w:val="Body Text"/>
    <w:basedOn w:val="a2"/>
    <w:link w:val="Char8"/>
    <w:rsid w:val="004764AB"/>
    <w:pPr>
      <w:spacing w:before="0" w:after="120" w:line="240" w:lineRule="auto"/>
      <w:jc w:val="both"/>
    </w:pPr>
    <w:rPr>
      <w:rFonts w:ascii="Calibri" w:hAnsi="Calibri" w:cs="Times New Roman"/>
      <w:color w:val="auto"/>
      <w:kern w:val="2"/>
      <w:szCs w:val="24"/>
    </w:rPr>
  </w:style>
  <w:style w:type="paragraph" w:styleId="affd">
    <w:name w:val="Body Text First Indent"/>
    <w:basedOn w:val="a2"/>
    <w:link w:val="Char9"/>
    <w:rsid w:val="004764AB"/>
    <w:pPr>
      <w:autoSpaceDE w:val="0"/>
      <w:autoSpaceDN w:val="0"/>
      <w:adjustRightInd w:val="0"/>
      <w:spacing w:before="0" w:after="0" w:line="360" w:lineRule="auto"/>
      <w:ind w:left="1134"/>
      <w:jc w:val="both"/>
    </w:pPr>
    <w:rPr>
      <w:rFonts w:ascii="Times New Roman" w:hAnsi="Times New Roman" w:cs="Times New Roman"/>
      <w:color w:val="auto"/>
    </w:rPr>
  </w:style>
  <w:style w:type="paragraph" w:styleId="32">
    <w:name w:val="Body Text 3"/>
    <w:basedOn w:val="a2"/>
    <w:link w:val="3Char0"/>
    <w:rsid w:val="004764AB"/>
    <w:pPr>
      <w:spacing w:before="0" w:after="0" w:line="240" w:lineRule="auto"/>
      <w:jc w:val="both"/>
    </w:pPr>
    <w:rPr>
      <w:rFonts w:ascii="Calibri" w:hAnsi="Calibri" w:cs="Times New Roman"/>
      <w:color w:val="auto"/>
      <w:kern w:val="2"/>
      <w:sz w:val="24"/>
      <w:szCs w:val="24"/>
      <w:lang w:val="en-GB"/>
    </w:rPr>
  </w:style>
  <w:style w:type="paragraph" w:styleId="24">
    <w:name w:val="Body Text Indent 2"/>
    <w:basedOn w:val="a2"/>
    <w:link w:val="2Char1"/>
    <w:rsid w:val="004764AB"/>
    <w:pPr>
      <w:spacing w:before="0" w:after="0" w:line="360" w:lineRule="auto"/>
      <w:ind w:firstLineChars="200" w:firstLine="480"/>
      <w:jc w:val="both"/>
    </w:pPr>
    <w:rPr>
      <w:rFonts w:ascii="Calibri" w:hAnsi="Calibri" w:cs="Times New Roman"/>
      <w:color w:val="auto"/>
      <w:kern w:val="2"/>
      <w:sz w:val="24"/>
      <w:szCs w:val="24"/>
      <w:lang w:val="en-GB"/>
    </w:rPr>
  </w:style>
  <w:style w:type="paragraph" w:customStyle="1" w:styleId="5">
    <w:name w:val="标题5"/>
    <w:basedOn w:val="a2"/>
    <w:next w:val="a2"/>
    <w:rsid w:val="004764AB"/>
    <w:pPr>
      <w:keepNext/>
      <w:keepLines/>
      <w:numPr>
        <w:numId w:val="16"/>
      </w:numPr>
      <w:tabs>
        <w:tab w:val="clear" w:pos="840"/>
        <w:tab w:val="left" w:pos="1008"/>
      </w:tabs>
      <w:spacing w:before="0" w:after="0" w:line="360" w:lineRule="auto"/>
      <w:jc w:val="both"/>
      <w:outlineLvl w:val="4"/>
    </w:pPr>
    <w:rPr>
      <w:rFonts w:cs="Times New Roman"/>
      <w:color w:val="auto"/>
      <w:kern w:val="21"/>
      <w:szCs w:val="24"/>
    </w:rPr>
  </w:style>
  <w:style w:type="paragraph" w:customStyle="1" w:styleId="affe">
    <w:name w:val="正文提示"/>
    <w:basedOn w:val="a2"/>
    <w:next w:val="a2"/>
    <w:rsid w:val="004764AB"/>
    <w:pPr>
      <w:spacing w:before="0" w:after="0" w:line="360" w:lineRule="auto"/>
      <w:jc w:val="both"/>
    </w:pPr>
    <w:rPr>
      <w:rFonts w:cs="Times New Roman"/>
      <w:i/>
      <w:color w:val="0000FF"/>
      <w:kern w:val="21"/>
      <w:szCs w:val="24"/>
    </w:rPr>
  </w:style>
  <w:style w:type="table" w:customStyle="1" w:styleId="afff">
    <w:name w:val="表格"/>
    <w:basedOn w:val="a4"/>
    <w:rsid w:val="004764AB"/>
    <w:pPr>
      <w:jc w:val="center"/>
    </w:pPr>
    <w:rPr>
      <w:rFonts w:ascii="Times New Roman" w:hAnsi="Times New Roman"/>
      <w:sz w:val="21"/>
    </w:rPr>
    <w:tblP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cPr>
      <w:vAlign w:val="center"/>
    </w:tcPr>
    <w:tblStylePr w:type="firstRow">
      <w:pPr>
        <w:jc w:val="center"/>
      </w:pPr>
      <w:rPr>
        <w:rFonts w:eastAsia="宋体"/>
        <w:b/>
        <w:sz w:val="21"/>
      </w:rPr>
      <w:tblPr/>
      <w:tcPr>
        <w:tcBorders>
          <w:top w:val="single" w:sz="12" w:space="0" w:color="auto"/>
          <w:left w:val="single" w:sz="12" w:space="0" w:color="auto"/>
          <w:bottom w:val="single" w:sz="12" w:space="0" w:color="auto"/>
          <w:right w:val="single" w:sz="12" w:space="0" w:color="auto"/>
          <w:insideH w:val="nil"/>
          <w:insideV w:val="single" w:sz="8" w:space="0" w:color="auto"/>
          <w:tl2br w:val="nil"/>
          <w:tr2bl w:val="nil"/>
        </w:tcBorders>
        <w:shd w:val="clear" w:color="auto" w:fill="E6E6E6"/>
      </w:tcPr>
    </w:tblStylePr>
  </w:style>
  <w:style w:type="paragraph" w:styleId="afff0">
    <w:name w:val="Date"/>
    <w:basedOn w:val="a2"/>
    <w:next w:val="a2"/>
    <w:link w:val="Chara"/>
    <w:rsid w:val="004764AB"/>
    <w:pPr>
      <w:spacing w:before="0" w:after="0" w:line="240" w:lineRule="auto"/>
      <w:ind w:leftChars="2500" w:left="100"/>
      <w:jc w:val="both"/>
    </w:pPr>
    <w:rPr>
      <w:rFonts w:ascii="Calibri" w:hAnsi="Calibri" w:cs="Times New Roman"/>
      <w:color w:val="auto"/>
      <w:kern w:val="2"/>
      <w:szCs w:val="24"/>
    </w:rPr>
  </w:style>
  <w:style w:type="character" w:customStyle="1" w:styleId="Heading2Char">
    <w:name w:val="Heading 2 Char"/>
    <w:semiHidden/>
    <w:locked/>
    <w:rsid w:val="00344B37"/>
    <w:rPr>
      <w:rFonts w:ascii="Cambria" w:eastAsia="宋体" w:hAnsi="Cambria" w:cs="Times New Roman"/>
      <w:b/>
      <w:bCs/>
      <w:sz w:val="32"/>
      <w:szCs w:val="32"/>
    </w:rPr>
  </w:style>
  <w:style w:type="character" w:customStyle="1" w:styleId="Heading3Char">
    <w:name w:val="Heading 3 Char"/>
    <w:semiHidden/>
    <w:locked/>
    <w:rsid w:val="00344B37"/>
    <w:rPr>
      <w:rFonts w:ascii="Times New Roman" w:hAnsi="Times New Roman" w:cs="Times New Roman"/>
      <w:b/>
      <w:bCs/>
      <w:sz w:val="32"/>
      <w:szCs w:val="32"/>
    </w:rPr>
  </w:style>
  <w:style w:type="character" w:customStyle="1" w:styleId="Heading4Char">
    <w:name w:val="Heading 4 Char"/>
    <w:semiHidden/>
    <w:locked/>
    <w:rsid w:val="00344B37"/>
    <w:rPr>
      <w:rFonts w:ascii="Cambria" w:eastAsia="宋体" w:hAnsi="Cambria" w:cs="Times New Roman"/>
      <w:b/>
      <w:bCs/>
      <w:sz w:val="28"/>
      <w:szCs w:val="28"/>
    </w:rPr>
  </w:style>
  <w:style w:type="character" w:customStyle="1" w:styleId="Heading5Char">
    <w:name w:val="Heading 5 Char"/>
    <w:semiHidden/>
    <w:locked/>
    <w:rsid w:val="00344B37"/>
    <w:rPr>
      <w:rFonts w:ascii="Times New Roman" w:hAnsi="Times New Roman" w:cs="Times New Roman"/>
      <w:b/>
      <w:bCs/>
      <w:sz w:val="28"/>
      <w:szCs w:val="28"/>
    </w:rPr>
  </w:style>
  <w:style w:type="character" w:customStyle="1" w:styleId="Heading6Char">
    <w:name w:val="Heading 6 Char"/>
    <w:semiHidden/>
    <w:locked/>
    <w:rsid w:val="00344B37"/>
    <w:rPr>
      <w:rFonts w:ascii="Cambria" w:eastAsia="宋体" w:hAnsi="Cambria" w:cs="Times New Roman"/>
      <w:b/>
      <w:bCs/>
      <w:sz w:val="24"/>
      <w:szCs w:val="24"/>
    </w:rPr>
  </w:style>
  <w:style w:type="character" w:customStyle="1" w:styleId="Heading7Char">
    <w:name w:val="Heading 7 Char"/>
    <w:semiHidden/>
    <w:locked/>
    <w:rsid w:val="00344B37"/>
    <w:rPr>
      <w:rFonts w:ascii="Times New Roman" w:hAnsi="Times New Roman" w:cs="Times New Roman"/>
      <w:b/>
      <w:bCs/>
      <w:sz w:val="24"/>
      <w:szCs w:val="24"/>
    </w:rPr>
  </w:style>
  <w:style w:type="character" w:customStyle="1" w:styleId="Heading8Char">
    <w:name w:val="Heading 8 Char"/>
    <w:semiHidden/>
    <w:locked/>
    <w:rsid w:val="00344B37"/>
    <w:rPr>
      <w:rFonts w:ascii="Cambria" w:eastAsia="宋体" w:hAnsi="Cambria" w:cs="Times New Roman"/>
      <w:sz w:val="24"/>
      <w:szCs w:val="24"/>
    </w:rPr>
  </w:style>
  <w:style w:type="character" w:customStyle="1" w:styleId="Heading9Char">
    <w:name w:val="Heading 9 Char"/>
    <w:semiHidden/>
    <w:locked/>
    <w:rsid w:val="00344B37"/>
    <w:rPr>
      <w:rFonts w:ascii="Cambria" w:eastAsia="宋体" w:hAnsi="Cambria" w:cs="Times New Roman"/>
      <w:sz w:val="21"/>
      <w:szCs w:val="21"/>
    </w:rPr>
  </w:style>
  <w:style w:type="character" w:customStyle="1" w:styleId="HeaderChar">
    <w:name w:val="Header Char"/>
    <w:semiHidden/>
    <w:locked/>
    <w:rsid w:val="00344B37"/>
    <w:rPr>
      <w:rFonts w:cs="Times New Roman"/>
      <w:sz w:val="18"/>
      <w:szCs w:val="18"/>
    </w:rPr>
  </w:style>
  <w:style w:type="character" w:customStyle="1" w:styleId="FooterChar">
    <w:name w:val="Footer Char"/>
    <w:semiHidden/>
    <w:locked/>
    <w:rsid w:val="00344B37"/>
    <w:rPr>
      <w:rFonts w:cs="Times New Roman"/>
      <w:sz w:val="18"/>
      <w:szCs w:val="18"/>
    </w:rPr>
  </w:style>
  <w:style w:type="character" w:customStyle="1" w:styleId="2Char0">
    <w:name w:val="正文文本 2 Char"/>
    <w:link w:val="23"/>
    <w:locked/>
    <w:rsid w:val="00344B37"/>
    <w:rPr>
      <w:rFonts w:ascii="Garamond" w:eastAsia="宋体" w:hAnsi="Garamond"/>
      <w:color w:val="0000FF"/>
      <w:sz w:val="22"/>
      <w:lang w:val="en-GB" w:eastAsia="zh-CN" w:bidi="ar-SA"/>
    </w:rPr>
  </w:style>
  <w:style w:type="character" w:customStyle="1" w:styleId="Char0">
    <w:name w:val="文档结构图 Char"/>
    <w:link w:val="aa"/>
    <w:semiHidden/>
    <w:locked/>
    <w:rsid w:val="00344B37"/>
    <w:rPr>
      <w:rFonts w:ascii="Arial" w:eastAsia="宋体" w:hAnsi="Arial" w:cs="Arial"/>
      <w:color w:val="000000"/>
      <w:sz w:val="21"/>
      <w:lang w:val="en-US" w:eastAsia="zh-CN" w:bidi="ar-SA"/>
    </w:rPr>
  </w:style>
  <w:style w:type="character" w:customStyle="1" w:styleId="Char6">
    <w:name w:val="纯文本 Char"/>
    <w:link w:val="affa"/>
    <w:locked/>
    <w:rsid w:val="00344B37"/>
    <w:rPr>
      <w:rFonts w:ascii="宋体" w:eastAsia="宋体" w:hAnsi="Courier New"/>
      <w:kern w:val="2"/>
      <w:sz w:val="21"/>
      <w:lang w:val="en-US" w:eastAsia="zh-CN" w:bidi="ar-SA"/>
    </w:rPr>
  </w:style>
  <w:style w:type="character" w:customStyle="1" w:styleId="Char7">
    <w:name w:val="正文文本缩进 Char"/>
    <w:link w:val="affb"/>
    <w:locked/>
    <w:rsid w:val="00344B37"/>
    <w:rPr>
      <w:rFonts w:eastAsia="宋体"/>
      <w:kern w:val="2"/>
      <w:sz w:val="24"/>
      <w:szCs w:val="24"/>
      <w:lang w:val="en-US" w:eastAsia="zh-CN" w:bidi="ar-SA"/>
    </w:rPr>
  </w:style>
  <w:style w:type="character" w:customStyle="1" w:styleId="Char8">
    <w:name w:val="正文文本 Char"/>
    <w:link w:val="affc"/>
    <w:locked/>
    <w:rsid w:val="00344B37"/>
    <w:rPr>
      <w:rFonts w:eastAsia="宋体"/>
      <w:kern w:val="2"/>
      <w:sz w:val="21"/>
      <w:szCs w:val="24"/>
      <w:lang w:val="en-US" w:eastAsia="zh-CN" w:bidi="ar-SA"/>
    </w:rPr>
  </w:style>
  <w:style w:type="character" w:customStyle="1" w:styleId="Char9">
    <w:name w:val="正文首行缩进 Char"/>
    <w:basedOn w:val="Char8"/>
    <w:link w:val="affd"/>
    <w:locked/>
    <w:rsid w:val="00344B37"/>
    <w:rPr>
      <w:rFonts w:eastAsia="宋体"/>
      <w:kern w:val="2"/>
      <w:sz w:val="21"/>
      <w:szCs w:val="24"/>
      <w:lang w:val="en-US" w:eastAsia="zh-CN" w:bidi="ar-SA"/>
    </w:rPr>
  </w:style>
  <w:style w:type="character" w:customStyle="1" w:styleId="3Char0">
    <w:name w:val="正文文本 3 Char"/>
    <w:link w:val="32"/>
    <w:locked/>
    <w:rsid w:val="00344B37"/>
    <w:rPr>
      <w:rFonts w:eastAsia="宋体"/>
      <w:kern w:val="2"/>
      <w:sz w:val="24"/>
      <w:szCs w:val="24"/>
      <w:lang w:val="en-GB" w:eastAsia="zh-CN" w:bidi="ar-SA"/>
    </w:rPr>
  </w:style>
  <w:style w:type="character" w:customStyle="1" w:styleId="2Char1">
    <w:name w:val="正文文本缩进 2 Char"/>
    <w:link w:val="24"/>
    <w:locked/>
    <w:rsid w:val="00344B37"/>
    <w:rPr>
      <w:rFonts w:eastAsia="宋体"/>
      <w:kern w:val="2"/>
      <w:sz w:val="24"/>
      <w:szCs w:val="24"/>
      <w:lang w:val="en-GB" w:eastAsia="zh-CN" w:bidi="ar-SA"/>
    </w:rPr>
  </w:style>
  <w:style w:type="character" w:customStyle="1" w:styleId="Char1">
    <w:name w:val="批注框文本 Char"/>
    <w:link w:val="ae"/>
    <w:semiHidden/>
    <w:locked/>
    <w:rsid w:val="00344B37"/>
    <w:rPr>
      <w:rFonts w:ascii="Arial" w:eastAsia="宋体" w:hAnsi="Arial" w:cs="Arial"/>
      <w:color w:val="000000"/>
      <w:sz w:val="18"/>
      <w:szCs w:val="18"/>
      <w:lang w:val="en-US" w:eastAsia="zh-CN" w:bidi="ar-SA"/>
    </w:rPr>
  </w:style>
  <w:style w:type="character" w:customStyle="1" w:styleId="Chara">
    <w:name w:val="日期 Char"/>
    <w:link w:val="afff0"/>
    <w:locked/>
    <w:rsid w:val="00344B37"/>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654B8F"/>
    <w:pPr>
      <w:widowControl w:val="0"/>
      <w:spacing w:before="100" w:after="100" w:line="400" w:lineRule="exact"/>
    </w:pPr>
    <w:rPr>
      <w:rFonts w:ascii="Arial" w:hAnsi="Arial" w:cs="Arial"/>
      <w:color w:val="000000"/>
      <w:sz w:val="21"/>
    </w:rPr>
  </w:style>
  <w:style w:type="paragraph" w:styleId="1">
    <w:name w:val="heading 1"/>
    <w:aliases w:val="heading 1"/>
    <w:next w:val="a2"/>
    <w:link w:val="1Char"/>
    <w:qFormat/>
    <w:rsid w:val="00654B8F"/>
    <w:pPr>
      <w:keepNext/>
      <w:keepLines/>
      <w:pageBreakBefore/>
      <w:numPr>
        <w:numId w:val="14"/>
      </w:numPr>
      <w:spacing w:before="300" w:after="100" w:line="240" w:lineRule="atLeast"/>
      <w:outlineLvl w:val="0"/>
    </w:pPr>
    <w:rPr>
      <w:rFonts w:ascii="Arial" w:hAnsi="Arial" w:cs="Arial"/>
      <w:b/>
      <w:bCs/>
      <w:color w:val="333399"/>
      <w:kern w:val="44"/>
      <w:sz w:val="44"/>
      <w:szCs w:val="44"/>
    </w:rPr>
  </w:style>
  <w:style w:type="paragraph" w:styleId="2">
    <w:name w:val="heading 2"/>
    <w:aliases w:val="heading 2"/>
    <w:next w:val="30"/>
    <w:link w:val="2Char"/>
    <w:qFormat/>
    <w:rsid w:val="00654B8F"/>
    <w:pPr>
      <w:keepNext/>
      <w:keepLines/>
      <w:numPr>
        <w:ilvl w:val="1"/>
        <w:numId w:val="14"/>
      </w:numPr>
      <w:spacing w:before="300" w:after="200" w:line="240" w:lineRule="atLeast"/>
      <w:outlineLvl w:val="1"/>
    </w:pPr>
    <w:rPr>
      <w:rFonts w:ascii="Arial" w:hAnsi="Arial" w:cs="Arial"/>
      <w:b/>
      <w:bCs/>
      <w:color w:val="333399"/>
      <w:sz w:val="32"/>
      <w:szCs w:val="32"/>
    </w:rPr>
  </w:style>
  <w:style w:type="paragraph" w:styleId="30">
    <w:name w:val="heading 3"/>
    <w:aliases w:val="heading 3"/>
    <w:basedOn w:val="2"/>
    <w:next w:val="a2"/>
    <w:link w:val="3Char"/>
    <w:autoRedefine/>
    <w:qFormat/>
    <w:rsid w:val="00654B8F"/>
    <w:pPr>
      <w:numPr>
        <w:ilvl w:val="2"/>
      </w:numPr>
      <w:spacing w:before="200" w:after="160"/>
      <w:outlineLvl w:val="2"/>
    </w:pPr>
    <w:rPr>
      <w:sz w:val="28"/>
    </w:rPr>
  </w:style>
  <w:style w:type="paragraph" w:styleId="40">
    <w:name w:val="heading 4"/>
    <w:aliases w:val="heading 4"/>
    <w:next w:val="a2"/>
    <w:link w:val="4Char"/>
    <w:qFormat/>
    <w:rsid w:val="00654B8F"/>
    <w:pPr>
      <w:keepNext/>
      <w:keepLines/>
      <w:numPr>
        <w:ilvl w:val="3"/>
        <w:numId w:val="14"/>
      </w:numPr>
      <w:spacing w:before="100" w:after="100" w:line="240" w:lineRule="atLeast"/>
      <w:outlineLvl w:val="3"/>
    </w:pPr>
    <w:rPr>
      <w:rFonts w:ascii="Arial" w:hAnsi="Arial"/>
      <w:b/>
      <w:bCs/>
      <w:color w:val="333399"/>
      <w:sz w:val="24"/>
      <w:szCs w:val="28"/>
    </w:rPr>
  </w:style>
  <w:style w:type="paragraph" w:styleId="50">
    <w:name w:val="heading 5"/>
    <w:aliases w:val="heading 5"/>
    <w:next w:val="a2"/>
    <w:link w:val="5Char"/>
    <w:qFormat/>
    <w:rsid w:val="00654B8F"/>
    <w:pPr>
      <w:keepNext/>
      <w:keepLines/>
      <w:spacing w:before="280" w:after="290" w:line="376" w:lineRule="auto"/>
      <w:ind w:left="315"/>
      <w:outlineLvl w:val="4"/>
    </w:pPr>
    <w:rPr>
      <w:rFonts w:ascii="Arial" w:hAnsi="Arial" w:cs="Arial"/>
      <w:b/>
      <w:bCs/>
      <w:color w:val="000000"/>
      <w:sz w:val="28"/>
      <w:szCs w:val="28"/>
    </w:rPr>
  </w:style>
  <w:style w:type="paragraph" w:styleId="60">
    <w:name w:val="heading 6"/>
    <w:aliases w:val="heading 6"/>
    <w:next w:val="a2"/>
    <w:link w:val="6Char"/>
    <w:qFormat/>
    <w:rsid w:val="00654B8F"/>
    <w:pPr>
      <w:keepNext/>
      <w:keepLines/>
      <w:spacing w:before="240" w:after="64" w:line="320" w:lineRule="auto"/>
      <w:ind w:left="315"/>
      <w:outlineLvl w:val="5"/>
    </w:pPr>
    <w:rPr>
      <w:rFonts w:ascii="Arial" w:hAnsi="Arial" w:cs="Arial"/>
      <w:b/>
      <w:bCs/>
      <w:color w:val="000000"/>
      <w:sz w:val="24"/>
    </w:rPr>
  </w:style>
  <w:style w:type="paragraph" w:styleId="7">
    <w:name w:val="heading 7"/>
    <w:aliases w:val="heading 7"/>
    <w:next w:val="a2"/>
    <w:link w:val="7Char"/>
    <w:qFormat/>
    <w:rsid w:val="00654B8F"/>
    <w:pPr>
      <w:keepNext/>
      <w:keepLines/>
      <w:spacing w:before="240" w:after="64" w:line="320" w:lineRule="auto"/>
      <w:ind w:left="315"/>
      <w:outlineLvl w:val="6"/>
    </w:pPr>
    <w:rPr>
      <w:rFonts w:ascii="Arial" w:hAnsi="Arial" w:cs="Arial"/>
      <w:b/>
      <w:bCs/>
      <w:color w:val="000000"/>
      <w:sz w:val="24"/>
    </w:rPr>
  </w:style>
  <w:style w:type="paragraph" w:styleId="8">
    <w:name w:val="heading 8"/>
    <w:aliases w:val="heading 8"/>
    <w:next w:val="a2"/>
    <w:link w:val="8Char"/>
    <w:qFormat/>
    <w:rsid w:val="00654B8F"/>
    <w:pPr>
      <w:keepNext/>
      <w:keepLines/>
      <w:spacing w:before="240" w:after="64" w:line="320" w:lineRule="auto"/>
      <w:ind w:left="315"/>
      <w:outlineLvl w:val="7"/>
    </w:pPr>
    <w:rPr>
      <w:rFonts w:ascii="Arial" w:hAnsi="Arial" w:cs="Arial"/>
      <w:color w:val="000000"/>
      <w:sz w:val="24"/>
    </w:rPr>
  </w:style>
  <w:style w:type="paragraph" w:styleId="9">
    <w:name w:val="heading 9"/>
    <w:aliases w:val="heading 9"/>
    <w:next w:val="a2"/>
    <w:link w:val="9Char"/>
    <w:qFormat/>
    <w:rsid w:val="00654B8F"/>
    <w:pPr>
      <w:keepNext/>
      <w:keepLines/>
      <w:spacing w:before="240" w:after="64" w:line="320" w:lineRule="auto"/>
      <w:ind w:left="315"/>
      <w:outlineLvl w:val="8"/>
    </w:pPr>
    <w:rPr>
      <w:rFonts w:ascii="Arial" w:hAnsi="Arial" w:cs="Arial"/>
      <w:color w:val="000000"/>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Professional"/>
    <w:basedOn w:val="a4"/>
    <w:rsid w:val="00654B8F"/>
    <w:pPr>
      <w:widowControl w:val="0"/>
      <w:spacing w:line="360" w:lineRule="auto"/>
      <w:jc w:val="both"/>
    </w:pPr>
    <w:rPr>
      <w:rFonts w:ascii="Times New Roman" w:hAnsi="Times New Roman"/>
    </w:rPr>
    <w:tblPr>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tblStylePr w:type="firstRow">
      <w:pPr>
        <w:jc w:val="center"/>
      </w:pPr>
      <w:rPr>
        <w:b/>
        <w:bCs/>
        <w:color w:val="auto"/>
      </w:rPr>
      <w:tblPr/>
      <w:tcPr>
        <w:tcBorders>
          <w:top w:val="single" w:sz="8" w:space="0" w:color="auto"/>
          <w:left w:val="single" w:sz="8" w:space="0" w:color="auto"/>
          <w:bottom w:val="single" w:sz="4" w:space="0" w:color="auto"/>
          <w:right w:val="single" w:sz="8" w:space="0" w:color="auto"/>
          <w:insideH w:val="nil"/>
          <w:insideV w:val="single" w:sz="4" w:space="0" w:color="auto"/>
          <w:tl2br w:val="nil"/>
          <w:tr2bl w:val="nil"/>
        </w:tcBorders>
        <w:shd w:val="clear" w:color="000000" w:fill="D9D9D9"/>
      </w:tcPr>
    </w:tblStylePr>
  </w:style>
  <w:style w:type="numbering" w:styleId="111111">
    <w:name w:val="Outline List 2"/>
    <w:basedOn w:val="a5"/>
    <w:rsid w:val="00654B8F"/>
    <w:pPr>
      <w:numPr>
        <w:numId w:val="10"/>
      </w:numPr>
    </w:pPr>
  </w:style>
  <w:style w:type="paragraph" w:customStyle="1" w:styleId="Steptext">
    <w:name w:val="Step text"/>
    <w:rsid w:val="00654B8F"/>
    <w:pPr>
      <w:spacing w:line="400" w:lineRule="exact"/>
      <w:ind w:left="839"/>
    </w:pPr>
    <w:rPr>
      <w:rFonts w:ascii="Arial" w:hAnsi="Arial" w:cs="宋体"/>
      <w:color w:val="000000"/>
      <w:sz w:val="21"/>
    </w:rPr>
  </w:style>
  <w:style w:type="table" w:styleId="a7">
    <w:name w:val="Table Grid"/>
    <w:basedOn w:val="a4"/>
    <w:rsid w:val="00654B8F"/>
    <w:pPr>
      <w:widowControl w:val="0"/>
      <w:spacing w:beforeLines="50" w:afterLines="50" w:line="360" w:lineRule="auto"/>
      <w:ind w:leftChars="400" w:left="84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next w:val="a2"/>
    <w:link w:val="FigureChar"/>
    <w:qFormat/>
    <w:rsid w:val="00654B8F"/>
    <w:pPr>
      <w:keepNext/>
      <w:spacing w:line="360" w:lineRule="auto"/>
      <w:jc w:val="center"/>
    </w:pPr>
    <w:rPr>
      <w:rFonts w:ascii="Arial" w:hAnsi="Arial" w:cs="Arial"/>
      <w:color w:val="000000"/>
      <w:sz w:val="21"/>
    </w:rPr>
  </w:style>
  <w:style w:type="paragraph" w:styleId="a8">
    <w:name w:val="header"/>
    <w:rsid w:val="00654B8F"/>
    <w:pPr>
      <w:tabs>
        <w:tab w:val="center" w:pos="4153"/>
        <w:tab w:val="right" w:pos="8306"/>
      </w:tabs>
      <w:snapToGrid w:val="0"/>
      <w:spacing w:beforeLines="50" w:line="240" w:lineRule="atLeast"/>
    </w:pPr>
    <w:rPr>
      <w:rFonts w:ascii="Arial" w:hAnsi="Arial" w:cs="Arial"/>
      <w:color w:val="000000"/>
      <w:sz w:val="21"/>
      <w:szCs w:val="18"/>
    </w:rPr>
  </w:style>
  <w:style w:type="paragraph" w:styleId="a9">
    <w:name w:val="footer"/>
    <w:link w:val="Char"/>
    <w:uiPriority w:val="99"/>
    <w:rsid w:val="00654B8F"/>
    <w:pPr>
      <w:tabs>
        <w:tab w:val="center" w:pos="4153"/>
        <w:tab w:val="right" w:pos="8306"/>
      </w:tabs>
      <w:snapToGrid w:val="0"/>
      <w:spacing w:line="360" w:lineRule="auto"/>
      <w:jc w:val="center"/>
    </w:pPr>
    <w:rPr>
      <w:rFonts w:ascii="Arial" w:hAnsi="Arial" w:cs="Arial"/>
      <w:noProof/>
      <w:color w:val="000000"/>
      <w:sz w:val="21"/>
      <w:szCs w:val="18"/>
    </w:rPr>
  </w:style>
  <w:style w:type="paragraph" w:customStyle="1" w:styleId="10">
    <w:name w:val="样式1"/>
    <w:basedOn w:val="a2"/>
    <w:autoRedefine/>
    <w:semiHidden/>
    <w:rsid w:val="00654B8F"/>
    <w:pPr>
      <w:numPr>
        <w:numId w:val="4"/>
      </w:numPr>
      <w:jc w:val="center"/>
    </w:pPr>
    <w:rPr>
      <w:b/>
    </w:rPr>
  </w:style>
  <w:style w:type="paragraph" w:customStyle="1" w:styleId="Substepinnote">
    <w:name w:val="Sub step in note"/>
    <w:rsid w:val="00654B8F"/>
    <w:pPr>
      <w:numPr>
        <w:ilvl w:val="6"/>
        <w:numId w:val="14"/>
      </w:numPr>
      <w:spacing w:line="400" w:lineRule="exact"/>
    </w:pPr>
    <w:rPr>
      <w:rFonts w:ascii="Arial" w:eastAsia="楷体_GB2312" w:hAnsi="Arial" w:cs="Arial"/>
      <w:kern w:val="2"/>
      <w:sz w:val="21"/>
      <w:szCs w:val="18"/>
    </w:rPr>
  </w:style>
  <w:style w:type="paragraph" w:styleId="aa">
    <w:name w:val="Document Map"/>
    <w:basedOn w:val="a2"/>
    <w:link w:val="Char0"/>
    <w:semiHidden/>
    <w:rsid w:val="00654B8F"/>
    <w:pPr>
      <w:shd w:val="clear" w:color="auto" w:fill="000080"/>
      <w:ind w:left="315"/>
    </w:pPr>
  </w:style>
  <w:style w:type="paragraph" w:customStyle="1" w:styleId="20">
    <w:name w:val="样式2"/>
    <w:basedOn w:val="a2"/>
    <w:autoRedefine/>
    <w:semiHidden/>
    <w:rsid w:val="00654B8F"/>
    <w:pPr>
      <w:numPr>
        <w:numId w:val="5"/>
      </w:numPr>
      <w:jc w:val="center"/>
    </w:pPr>
    <w:rPr>
      <w:b/>
    </w:rPr>
  </w:style>
  <w:style w:type="paragraph" w:customStyle="1" w:styleId="3">
    <w:name w:val="样式3"/>
    <w:basedOn w:val="a2"/>
    <w:autoRedefine/>
    <w:semiHidden/>
    <w:rsid w:val="00654B8F"/>
    <w:pPr>
      <w:numPr>
        <w:numId w:val="6"/>
      </w:numPr>
      <w:jc w:val="center"/>
    </w:pPr>
    <w:rPr>
      <w:b/>
    </w:rPr>
  </w:style>
  <w:style w:type="character" w:customStyle="1" w:styleId="CharChar">
    <w:name w:val="正文文本 Char Char"/>
    <w:semiHidden/>
    <w:rsid w:val="00654B8F"/>
    <w:rPr>
      <w:rFonts w:ascii="Arial" w:eastAsia="宋体" w:hAnsi="Arial"/>
      <w:b/>
      <w:sz w:val="21"/>
      <w:szCs w:val="24"/>
      <w:lang w:val="en-US" w:eastAsia="zh-CN" w:bidi="ar-SA"/>
    </w:rPr>
  </w:style>
  <w:style w:type="paragraph" w:customStyle="1" w:styleId="11">
    <w:name w:val="无编号的标题1"/>
    <w:next w:val="a2"/>
    <w:rsid w:val="00654B8F"/>
    <w:pPr>
      <w:pageBreakBefore/>
      <w:spacing w:before="300" w:after="100" w:line="240" w:lineRule="atLeast"/>
      <w:outlineLvl w:val="0"/>
    </w:pPr>
    <w:rPr>
      <w:rFonts w:ascii="Arial" w:hAnsi="Arial" w:cs="Arial"/>
      <w:b/>
      <w:bCs/>
      <w:color w:val="333399"/>
      <w:kern w:val="44"/>
      <w:sz w:val="44"/>
      <w:szCs w:val="44"/>
    </w:rPr>
  </w:style>
  <w:style w:type="paragraph" w:styleId="31">
    <w:name w:val="toc 3"/>
    <w:next w:val="a2"/>
    <w:uiPriority w:val="39"/>
    <w:rsid w:val="00654B8F"/>
    <w:pPr>
      <w:snapToGrid w:val="0"/>
      <w:spacing w:line="360" w:lineRule="auto"/>
      <w:ind w:leftChars="300" w:left="300"/>
    </w:pPr>
    <w:rPr>
      <w:rFonts w:ascii="Arial" w:hAnsi="Arial" w:cs="Arial"/>
      <w:bCs/>
      <w:iCs/>
      <w:color w:val="000000"/>
      <w:kern w:val="2"/>
      <w:sz w:val="21"/>
    </w:rPr>
  </w:style>
  <w:style w:type="character" w:styleId="ab">
    <w:name w:val="annotation reference"/>
    <w:semiHidden/>
    <w:rsid w:val="00654B8F"/>
    <w:rPr>
      <w:sz w:val="21"/>
      <w:szCs w:val="21"/>
    </w:rPr>
  </w:style>
  <w:style w:type="paragraph" w:styleId="ac">
    <w:name w:val="annotation text"/>
    <w:basedOn w:val="a2"/>
    <w:semiHidden/>
    <w:rsid w:val="00654B8F"/>
    <w:pPr>
      <w:ind w:left="315"/>
    </w:pPr>
  </w:style>
  <w:style w:type="paragraph" w:styleId="ad">
    <w:name w:val="annotation subject"/>
    <w:basedOn w:val="ac"/>
    <w:next w:val="ac"/>
    <w:semiHidden/>
    <w:rsid w:val="00654B8F"/>
    <w:rPr>
      <w:b/>
      <w:bCs/>
    </w:rPr>
  </w:style>
  <w:style w:type="paragraph" w:styleId="ae">
    <w:name w:val="Balloon Text"/>
    <w:basedOn w:val="a2"/>
    <w:link w:val="Char1"/>
    <w:semiHidden/>
    <w:rsid w:val="00654B8F"/>
    <w:pPr>
      <w:ind w:left="315"/>
    </w:pPr>
    <w:rPr>
      <w:sz w:val="18"/>
      <w:szCs w:val="18"/>
    </w:rPr>
  </w:style>
  <w:style w:type="paragraph" w:customStyle="1" w:styleId="4">
    <w:name w:val="样式4"/>
    <w:basedOn w:val="a2"/>
    <w:autoRedefine/>
    <w:semiHidden/>
    <w:rsid w:val="00654B8F"/>
    <w:pPr>
      <w:numPr>
        <w:numId w:val="7"/>
      </w:numPr>
      <w:jc w:val="center"/>
    </w:pPr>
    <w:rPr>
      <w:b/>
    </w:rPr>
  </w:style>
  <w:style w:type="paragraph" w:customStyle="1" w:styleId="af">
    <w:name w:val="封面标题"/>
    <w:rsid w:val="00654B8F"/>
    <w:pPr>
      <w:spacing w:beforeLines="50" w:afterLines="50" w:line="360" w:lineRule="auto"/>
      <w:jc w:val="center"/>
    </w:pPr>
    <w:rPr>
      <w:rFonts w:ascii="Arial" w:hAnsi="Arial" w:cs="Arial"/>
      <w:b/>
      <w:bCs/>
      <w:kern w:val="21"/>
      <w:sz w:val="52"/>
      <w:szCs w:val="72"/>
    </w:rPr>
  </w:style>
  <w:style w:type="paragraph" w:customStyle="1" w:styleId="310">
    <w:name w:val="样式 目录 3 + 左侧:  1 字符"/>
    <w:basedOn w:val="31"/>
    <w:rsid w:val="00654B8F"/>
    <w:pPr>
      <w:ind w:left="210"/>
    </w:pPr>
    <w:rPr>
      <w:rFonts w:cs="宋体"/>
    </w:rPr>
  </w:style>
  <w:style w:type="paragraph" w:customStyle="1" w:styleId="af0">
    <w:name w:val="目录"/>
    <w:rsid w:val="00654B8F"/>
    <w:pPr>
      <w:pageBreakBefore/>
      <w:spacing w:before="300" w:after="100" w:line="240" w:lineRule="atLeast"/>
      <w:jc w:val="center"/>
    </w:pPr>
    <w:rPr>
      <w:rFonts w:ascii="Arial" w:hAnsi="Arial" w:cs="Arial"/>
      <w:b/>
      <w:color w:val="000000"/>
      <w:sz w:val="36"/>
    </w:rPr>
  </w:style>
  <w:style w:type="paragraph" w:customStyle="1" w:styleId="Itemlistinstepnote">
    <w:name w:val="Item list in step note"/>
    <w:basedOn w:val="Itemlistinnote"/>
    <w:rsid w:val="00654B8F"/>
    <w:pPr>
      <w:widowControl w:val="0"/>
      <w:ind w:leftChars="550" w:left="700"/>
    </w:pPr>
  </w:style>
  <w:style w:type="paragraph" w:styleId="41">
    <w:name w:val="toc 4"/>
    <w:basedOn w:val="a2"/>
    <w:next w:val="a2"/>
    <w:autoRedefine/>
    <w:semiHidden/>
    <w:rsid w:val="00654B8F"/>
    <w:pPr>
      <w:ind w:left="630"/>
    </w:pPr>
    <w:rPr>
      <w:rFonts w:ascii="Calibri" w:hAnsi="Calibri"/>
      <w:sz w:val="18"/>
      <w:szCs w:val="18"/>
    </w:rPr>
  </w:style>
  <w:style w:type="paragraph" w:styleId="51">
    <w:name w:val="toc 5"/>
    <w:basedOn w:val="a2"/>
    <w:next w:val="a2"/>
    <w:autoRedefine/>
    <w:semiHidden/>
    <w:rsid w:val="00654B8F"/>
    <w:rPr>
      <w:rFonts w:ascii="Calibri" w:hAnsi="Calibri"/>
      <w:sz w:val="18"/>
      <w:szCs w:val="18"/>
    </w:rPr>
  </w:style>
  <w:style w:type="paragraph" w:styleId="61">
    <w:name w:val="toc 6"/>
    <w:basedOn w:val="a2"/>
    <w:next w:val="a2"/>
    <w:autoRedefine/>
    <w:semiHidden/>
    <w:rsid w:val="00654B8F"/>
    <w:pPr>
      <w:ind w:left="1050"/>
    </w:pPr>
    <w:rPr>
      <w:rFonts w:ascii="Calibri" w:hAnsi="Calibri"/>
      <w:sz w:val="18"/>
      <w:szCs w:val="18"/>
    </w:rPr>
  </w:style>
  <w:style w:type="paragraph" w:styleId="70">
    <w:name w:val="toc 7"/>
    <w:basedOn w:val="a2"/>
    <w:next w:val="a2"/>
    <w:autoRedefine/>
    <w:semiHidden/>
    <w:rsid w:val="00654B8F"/>
    <w:pPr>
      <w:ind w:left="1260"/>
    </w:pPr>
    <w:rPr>
      <w:rFonts w:ascii="Calibri" w:hAnsi="Calibri"/>
      <w:sz w:val="18"/>
      <w:szCs w:val="18"/>
    </w:rPr>
  </w:style>
  <w:style w:type="paragraph" w:styleId="80">
    <w:name w:val="toc 8"/>
    <w:basedOn w:val="a2"/>
    <w:next w:val="a2"/>
    <w:autoRedefine/>
    <w:semiHidden/>
    <w:rsid w:val="00654B8F"/>
    <w:pPr>
      <w:ind w:left="1470"/>
    </w:pPr>
    <w:rPr>
      <w:rFonts w:ascii="Calibri" w:hAnsi="Calibri"/>
      <w:sz w:val="18"/>
      <w:szCs w:val="18"/>
    </w:rPr>
  </w:style>
  <w:style w:type="paragraph" w:styleId="90">
    <w:name w:val="toc 9"/>
    <w:basedOn w:val="a2"/>
    <w:next w:val="a2"/>
    <w:autoRedefine/>
    <w:semiHidden/>
    <w:rsid w:val="00654B8F"/>
    <w:pPr>
      <w:ind w:left="1680"/>
    </w:pPr>
    <w:rPr>
      <w:rFonts w:ascii="Calibri" w:hAnsi="Calibri"/>
      <w:sz w:val="18"/>
      <w:szCs w:val="18"/>
    </w:rPr>
  </w:style>
  <w:style w:type="paragraph" w:customStyle="1" w:styleId="a1">
    <w:name w:val="样式 有序列表 + 居中"/>
    <w:basedOn w:val="a2"/>
    <w:autoRedefine/>
    <w:semiHidden/>
    <w:rsid w:val="00654B8F"/>
    <w:pPr>
      <w:numPr>
        <w:numId w:val="2"/>
      </w:numPr>
    </w:pPr>
  </w:style>
  <w:style w:type="paragraph" w:customStyle="1" w:styleId="a0">
    <w:name w:val="样式 宋体 黑色 居中"/>
    <w:basedOn w:val="a2"/>
    <w:autoRedefine/>
    <w:semiHidden/>
    <w:rsid w:val="00654B8F"/>
    <w:pPr>
      <w:numPr>
        <w:numId w:val="1"/>
      </w:numPr>
      <w:jc w:val="center"/>
    </w:pPr>
  </w:style>
  <w:style w:type="paragraph" w:customStyle="1" w:styleId="TableItemlisttext">
    <w:name w:val="Table Item list text"/>
    <w:rsid w:val="00654B8F"/>
    <w:pPr>
      <w:spacing w:line="400" w:lineRule="exact"/>
      <w:ind w:left="318"/>
    </w:pPr>
    <w:rPr>
      <w:rFonts w:ascii="Arial" w:hAnsi="Arial" w:cs="宋体"/>
      <w:color w:val="000000"/>
      <w:sz w:val="21"/>
    </w:rPr>
  </w:style>
  <w:style w:type="paragraph" w:customStyle="1" w:styleId="6">
    <w:name w:val="样式6"/>
    <w:basedOn w:val="a2"/>
    <w:autoRedefine/>
    <w:semiHidden/>
    <w:rsid w:val="00654B8F"/>
    <w:pPr>
      <w:numPr>
        <w:numId w:val="3"/>
      </w:numPr>
    </w:pPr>
    <w:rPr>
      <w:sz w:val="36"/>
    </w:rPr>
  </w:style>
  <w:style w:type="paragraph" w:customStyle="1" w:styleId="12">
    <w:name w:val="样式 题注 + 居中1"/>
    <w:basedOn w:val="a2"/>
    <w:autoRedefine/>
    <w:semiHidden/>
    <w:rsid w:val="00654B8F"/>
    <w:rPr>
      <w:rFonts w:cs="宋体"/>
    </w:rPr>
  </w:style>
  <w:style w:type="paragraph" w:customStyle="1" w:styleId="Tabletext">
    <w:name w:val="Table text + 加粗"/>
    <w:basedOn w:val="Tabletext0"/>
    <w:link w:val="TabletextCharChar"/>
    <w:rsid w:val="00654B8F"/>
    <w:rPr>
      <w:b/>
      <w:bCs/>
    </w:rPr>
  </w:style>
  <w:style w:type="character" w:customStyle="1" w:styleId="FigureChar">
    <w:name w:val="Figure Char"/>
    <w:link w:val="Figure"/>
    <w:rsid w:val="00654B8F"/>
    <w:rPr>
      <w:rFonts w:ascii="Arial" w:hAnsi="Arial" w:cs="Arial"/>
      <w:color w:val="000000"/>
      <w:sz w:val="21"/>
      <w:lang w:val="en-US" w:eastAsia="zh-CN" w:bidi="ar-SA"/>
    </w:rPr>
  </w:style>
  <w:style w:type="paragraph" w:customStyle="1" w:styleId="21">
    <w:name w:val="无编号的标题2"/>
    <w:link w:val="2CharChar"/>
    <w:qFormat/>
    <w:rsid w:val="00654B8F"/>
    <w:pPr>
      <w:spacing w:before="200" w:after="100" w:line="240" w:lineRule="atLeast"/>
      <w:outlineLvl w:val="1"/>
    </w:pPr>
    <w:rPr>
      <w:rFonts w:ascii="Arial" w:hAnsi="Arial" w:cs="Arial"/>
      <w:b/>
      <w:bCs/>
      <w:color w:val="333399"/>
      <w:sz w:val="32"/>
      <w:szCs w:val="32"/>
    </w:rPr>
  </w:style>
  <w:style w:type="character" w:customStyle="1" w:styleId="TabletextCharChar">
    <w:name w:val="Table text + 加粗 Char Char"/>
    <w:link w:val="Tabletext"/>
    <w:rsid w:val="00654B8F"/>
    <w:rPr>
      <w:rFonts w:ascii="Arial" w:hAnsi="Arial" w:cs="Arial"/>
      <w:b/>
      <w:bCs/>
      <w:color w:val="000000"/>
      <w:sz w:val="21"/>
      <w:lang w:val="en-US" w:eastAsia="zh-CN" w:bidi="ar-SA"/>
    </w:rPr>
  </w:style>
  <w:style w:type="paragraph" w:customStyle="1" w:styleId="Tablehead">
    <w:name w:val="Table head"/>
    <w:link w:val="TableheadChar"/>
    <w:qFormat/>
    <w:rsid w:val="00654B8F"/>
    <w:pPr>
      <w:keepLines/>
      <w:widowControl w:val="0"/>
      <w:spacing w:before="80" w:after="80" w:line="240" w:lineRule="atLeast"/>
      <w:jc w:val="center"/>
    </w:pPr>
    <w:rPr>
      <w:rFonts w:ascii="Arial" w:hAnsi="Arial" w:cs="Arial"/>
      <w:bCs/>
      <w:color w:val="000000"/>
      <w:sz w:val="21"/>
    </w:rPr>
  </w:style>
  <w:style w:type="paragraph" w:customStyle="1" w:styleId="Notetext">
    <w:name w:val="Note text"/>
    <w:link w:val="NotetextChar"/>
    <w:rsid w:val="00654B8F"/>
    <w:pPr>
      <w:spacing w:before="60" w:after="60" w:line="400" w:lineRule="exact"/>
      <w:ind w:left="318"/>
    </w:pPr>
    <w:rPr>
      <w:rFonts w:ascii="Arial" w:eastAsia="楷体_GB2312" w:hAnsi="Arial" w:cs="宋体"/>
      <w:kern w:val="2"/>
      <w:sz w:val="21"/>
    </w:rPr>
  </w:style>
  <w:style w:type="paragraph" w:customStyle="1" w:styleId="Tabletext0">
    <w:name w:val="Table text"/>
    <w:link w:val="TabletextCharChar0"/>
    <w:qFormat/>
    <w:rsid w:val="00654B8F"/>
    <w:pPr>
      <w:keepLines/>
      <w:widowControl w:val="0"/>
      <w:spacing w:before="60" w:after="60" w:line="400" w:lineRule="exact"/>
      <w:jc w:val="both"/>
    </w:pPr>
    <w:rPr>
      <w:rFonts w:ascii="Arial" w:hAnsi="Arial" w:cs="Arial"/>
      <w:color w:val="000000"/>
      <w:sz w:val="21"/>
    </w:rPr>
  </w:style>
  <w:style w:type="character" w:customStyle="1" w:styleId="TableheadChar">
    <w:name w:val="Table head Char"/>
    <w:link w:val="Tablehead"/>
    <w:rsid w:val="00654B8F"/>
    <w:rPr>
      <w:rFonts w:ascii="Arial" w:hAnsi="Arial" w:cs="Arial"/>
      <w:bCs/>
      <w:color w:val="000000"/>
      <w:sz w:val="21"/>
      <w:lang w:val="en-US" w:eastAsia="zh-CN" w:bidi="ar-SA"/>
    </w:rPr>
  </w:style>
  <w:style w:type="character" w:customStyle="1" w:styleId="TabletextCharChar0">
    <w:name w:val="Table text Char Char"/>
    <w:link w:val="Tabletext0"/>
    <w:rsid w:val="00654B8F"/>
    <w:rPr>
      <w:rFonts w:ascii="Arial" w:hAnsi="Arial" w:cs="Arial"/>
      <w:color w:val="000000"/>
      <w:sz w:val="21"/>
      <w:lang w:val="en-US" w:eastAsia="zh-CN" w:bidi="ar-SA"/>
    </w:rPr>
  </w:style>
  <w:style w:type="paragraph" w:customStyle="1" w:styleId="Tablenote">
    <w:name w:val="Table note"/>
    <w:link w:val="TablenoteChar"/>
    <w:qFormat/>
    <w:rsid w:val="00654B8F"/>
    <w:pPr>
      <w:keepLines/>
      <w:widowControl w:val="0"/>
      <w:topLinePunct/>
      <w:adjustRightInd w:val="0"/>
      <w:snapToGrid w:val="0"/>
      <w:spacing w:before="80" w:after="80" w:line="240" w:lineRule="atLeast"/>
      <w:ind w:firstLine="119"/>
    </w:pPr>
    <w:rPr>
      <w:rFonts w:ascii="Arial" w:hAnsi="Arial" w:cs="Arial"/>
      <w:kern w:val="2"/>
      <w:sz w:val="18"/>
      <w:szCs w:val="18"/>
    </w:rPr>
  </w:style>
  <w:style w:type="character" w:customStyle="1" w:styleId="TablenoteChar">
    <w:name w:val="Table note Char"/>
    <w:link w:val="Tablenote"/>
    <w:rsid w:val="00654B8F"/>
    <w:rPr>
      <w:rFonts w:ascii="Arial" w:hAnsi="Arial" w:cs="Arial"/>
      <w:kern w:val="2"/>
      <w:sz w:val="18"/>
      <w:szCs w:val="18"/>
      <w:lang w:val="en-US" w:eastAsia="zh-CN" w:bidi="ar-SA"/>
    </w:rPr>
  </w:style>
  <w:style w:type="paragraph" w:customStyle="1" w:styleId="af1">
    <w:name w:val="封面表格文本"/>
    <w:rsid w:val="00654B8F"/>
    <w:pPr>
      <w:spacing w:line="400" w:lineRule="exact"/>
      <w:ind w:firstLine="6200"/>
    </w:pPr>
    <w:rPr>
      <w:rFonts w:ascii="Arial" w:hAnsi="Arial" w:cs="宋体"/>
      <w:b/>
      <w:bCs/>
      <w:sz w:val="21"/>
    </w:rPr>
  </w:style>
  <w:style w:type="paragraph" w:customStyle="1" w:styleId="a">
    <w:name w:val="缩略语"/>
    <w:basedOn w:val="1"/>
    <w:rsid w:val="00654B8F"/>
    <w:pPr>
      <w:numPr>
        <w:ilvl w:val="5"/>
      </w:numPr>
    </w:pPr>
  </w:style>
  <w:style w:type="paragraph" w:customStyle="1" w:styleId="Talbeitemlist">
    <w:name w:val="Talbe item list"/>
    <w:basedOn w:val="Tabletext0"/>
    <w:rsid w:val="00654B8F"/>
    <w:pPr>
      <w:numPr>
        <w:numId w:val="13"/>
      </w:numPr>
      <w:tabs>
        <w:tab w:val="left" w:pos="315"/>
      </w:tabs>
    </w:pPr>
  </w:style>
  <w:style w:type="paragraph" w:customStyle="1" w:styleId="Notehead">
    <w:name w:val="Note head"/>
    <w:next w:val="a2"/>
    <w:link w:val="NoteheadChar"/>
    <w:qFormat/>
    <w:rsid w:val="00654B8F"/>
    <w:pPr>
      <w:keepNext/>
      <w:tabs>
        <w:tab w:val="left" w:pos="2100"/>
      </w:tabs>
      <w:topLinePunct/>
      <w:adjustRightInd w:val="0"/>
      <w:snapToGrid w:val="0"/>
      <w:spacing w:before="120" w:after="60" w:line="400" w:lineRule="exact"/>
    </w:pPr>
    <w:rPr>
      <w:rFonts w:ascii="Arial" w:hAnsi="Arial" w:cs="Arial"/>
      <w:b/>
      <w:bCs/>
      <w:noProof/>
      <w:kern w:val="2"/>
      <w:position w:val="-6"/>
      <w:sz w:val="24"/>
      <w:szCs w:val="24"/>
    </w:rPr>
  </w:style>
  <w:style w:type="paragraph" w:customStyle="1" w:styleId="Noteheadintable">
    <w:name w:val="Note head in table"/>
    <w:basedOn w:val="Tabletext0"/>
    <w:next w:val="a2"/>
    <w:rsid w:val="00654B8F"/>
    <w:pPr>
      <w:spacing w:before="0" w:after="0"/>
    </w:pPr>
    <w:rPr>
      <w:b/>
      <w:sz w:val="18"/>
    </w:rPr>
  </w:style>
  <w:style w:type="paragraph" w:customStyle="1" w:styleId="Noteheadinstep">
    <w:name w:val="Note head in step"/>
    <w:rsid w:val="00654B8F"/>
    <w:pPr>
      <w:spacing w:before="120" w:after="60" w:line="400" w:lineRule="exact"/>
      <w:ind w:left="839"/>
    </w:pPr>
    <w:rPr>
      <w:rFonts w:ascii="Arial" w:hAnsi="Arial" w:cs="宋体"/>
      <w:b/>
      <w:bCs/>
      <w:noProof/>
      <w:kern w:val="2"/>
      <w:position w:val="-6"/>
      <w:sz w:val="24"/>
    </w:rPr>
  </w:style>
  <w:style w:type="paragraph" w:customStyle="1" w:styleId="Itemlist">
    <w:name w:val="Item list"/>
    <w:link w:val="ItemlistChar"/>
    <w:qFormat/>
    <w:rsid w:val="00654B8F"/>
    <w:pPr>
      <w:numPr>
        <w:numId w:val="9"/>
      </w:numPr>
      <w:adjustRightInd w:val="0"/>
      <w:snapToGrid w:val="0"/>
      <w:spacing w:before="60" w:after="60" w:line="400" w:lineRule="exact"/>
    </w:pPr>
    <w:rPr>
      <w:rFonts w:ascii="Arial" w:hAnsi="Arial"/>
      <w:kern w:val="21"/>
      <w:sz w:val="21"/>
      <w:szCs w:val="24"/>
    </w:rPr>
  </w:style>
  <w:style w:type="character" w:customStyle="1" w:styleId="NoteheadChar">
    <w:name w:val="Note head Char"/>
    <w:link w:val="Notehead"/>
    <w:rsid w:val="00654B8F"/>
    <w:rPr>
      <w:rFonts w:ascii="Arial" w:hAnsi="Arial" w:cs="Arial"/>
      <w:b/>
      <w:bCs/>
      <w:noProof/>
      <w:kern w:val="2"/>
      <w:position w:val="-6"/>
      <w:sz w:val="24"/>
      <w:szCs w:val="24"/>
      <w:lang w:val="en-US" w:eastAsia="zh-CN" w:bidi="ar-SA"/>
    </w:rPr>
  </w:style>
  <w:style w:type="character" w:customStyle="1" w:styleId="ItemlistChar">
    <w:name w:val="Item list Char"/>
    <w:link w:val="Itemlist"/>
    <w:rsid w:val="00654B8F"/>
    <w:rPr>
      <w:rFonts w:ascii="Arial" w:hAnsi="Arial"/>
      <w:kern w:val="21"/>
      <w:sz w:val="21"/>
      <w:szCs w:val="24"/>
      <w:lang w:val="en-US" w:eastAsia="zh-CN" w:bidi="ar-SA"/>
    </w:rPr>
  </w:style>
  <w:style w:type="paragraph" w:customStyle="1" w:styleId="Itemlistinnote">
    <w:name w:val="Item list in note"/>
    <w:basedOn w:val="a2"/>
    <w:link w:val="ItemlistinnoteChar"/>
    <w:qFormat/>
    <w:rsid w:val="00654B8F"/>
    <w:pPr>
      <w:widowControl/>
      <w:numPr>
        <w:numId w:val="11"/>
      </w:numPr>
      <w:topLinePunct/>
      <w:adjustRightInd w:val="0"/>
      <w:snapToGrid w:val="0"/>
      <w:spacing w:before="0" w:after="0"/>
      <w:ind w:leftChars="150" w:left="300" w:hangingChars="150" w:hanging="150"/>
    </w:pPr>
    <w:rPr>
      <w:rFonts w:eastAsia="楷体_GB2312"/>
      <w:color w:val="auto"/>
      <w:kern w:val="2"/>
      <w:szCs w:val="18"/>
    </w:rPr>
  </w:style>
  <w:style w:type="paragraph" w:customStyle="1" w:styleId="Notetextintable">
    <w:name w:val="Note text in table"/>
    <w:rsid w:val="00654B8F"/>
    <w:pPr>
      <w:spacing w:before="60" w:after="60" w:line="400" w:lineRule="exact"/>
      <w:ind w:left="318"/>
    </w:pPr>
    <w:rPr>
      <w:rFonts w:ascii="Arial" w:eastAsia="楷体_GB2312" w:hAnsi="Arial" w:cs="宋体"/>
      <w:color w:val="000000"/>
      <w:sz w:val="18"/>
    </w:rPr>
  </w:style>
  <w:style w:type="character" w:customStyle="1" w:styleId="ItemlistinnoteChar">
    <w:name w:val="Item list in note Char"/>
    <w:link w:val="Itemlistinnote"/>
    <w:rsid w:val="00654B8F"/>
    <w:rPr>
      <w:rFonts w:ascii="Arial" w:eastAsia="楷体_GB2312" w:hAnsi="Arial" w:cs="Arial"/>
      <w:kern w:val="2"/>
      <w:sz w:val="21"/>
      <w:szCs w:val="18"/>
      <w:lang w:val="en-US" w:eastAsia="zh-CN" w:bidi="ar-SA"/>
    </w:rPr>
  </w:style>
  <w:style w:type="paragraph" w:customStyle="1" w:styleId="StepinSubstep">
    <w:name w:val="Step in Sub step"/>
    <w:rsid w:val="00654B8F"/>
    <w:pPr>
      <w:numPr>
        <w:ilvl w:val="8"/>
        <w:numId w:val="14"/>
      </w:numPr>
      <w:spacing w:before="60" w:after="60" w:line="400" w:lineRule="exact"/>
      <w:outlineLvl w:val="5"/>
    </w:pPr>
    <w:rPr>
      <w:rFonts w:ascii="Arial" w:hAnsi="Arial" w:cs="Arial"/>
      <w:kern w:val="2"/>
      <w:sz w:val="21"/>
      <w:szCs w:val="21"/>
    </w:rPr>
  </w:style>
  <w:style w:type="paragraph" w:customStyle="1" w:styleId="Substep">
    <w:name w:val="Sub step"/>
    <w:basedOn w:val="Step"/>
    <w:link w:val="SubstepChar"/>
    <w:qFormat/>
    <w:rsid w:val="00654B8F"/>
    <w:pPr>
      <w:numPr>
        <w:ilvl w:val="7"/>
      </w:numPr>
      <w:spacing w:before="60" w:after="60"/>
      <w:outlineLvl w:val="5"/>
    </w:pPr>
  </w:style>
  <w:style w:type="paragraph" w:customStyle="1" w:styleId="Itemlistinstep">
    <w:name w:val="Item list in step"/>
    <w:basedOn w:val="Itemlist"/>
    <w:link w:val="ItemlistinstepChar"/>
    <w:rsid w:val="00654B8F"/>
    <w:pPr>
      <w:ind w:leftChars="400" w:left="550"/>
    </w:pPr>
  </w:style>
  <w:style w:type="paragraph" w:customStyle="1" w:styleId="SubItemList">
    <w:name w:val="Sub Item List"/>
    <w:rsid w:val="00654B8F"/>
    <w:pPr>
      <w:numPr>
        <w:numId w:val="8"/>
      </w:numPr>
      <w:topLinePunct/>
      <w:adjustRightInd w:val="0"/>
      <w:snapToGrid w:val="0"/>
      <w:spacing w:before="60" w:after="60" w:line="400" w:lineRule="exact"/>
      <w:ind w:leftChars="150" w:left="300" w:hangingChars="150" w:hanging="150"/>
    </w:pPr>
    <w:rPr>
      <w:rFonts w:ascii="Arial" w:hAnsi="Arial" w:cs="Arial"/>
      <w:kern w:val="2"/>
      <w:sz w:val="21"/>
      <w:szCs w:val="21"/>
    </w:rPr>
  </w:style>
  <w:style w:type="paragraph" w:customStyle="1" w:styleId="Itemlistinsteptext">
    <w:name w:val="Item list in step text"/>
    <w:basedOn w:val="Itemlistinstep"/>
    <w:link w:val="ItemlistinsteptextChar"/>
    <w:rsid w:val="00654B8F"/>
    <w:pPr>
      <w:numPr>
        <w:numId w:val="0"/>
      </w:numPr>
      <w:ind w:leftChars="550" w:left="1155"/>
    </w:pPr>
  </w:style>
  <w:style w:type="character" w:customStyle="1" w:styleId="ItemlistinstepChar">
    <w:name w:val="Item list in step Char"/>
    <w:basedOn w:val="ItemlistChar"/>
    <w:link w:val="Itemlistinstep"/>
    <w:rsid w:val="00654B8F"/>
    <w:rPr>
      <w:rFonts w:ascii="Arial" w:hAnsi="Arial"/>
      <w:kern w:val="21"/>
      <w:sz w:val="21"/>
      <w:szCs w:val="24"/>
      <w:lang w:val="en-US" w:eastAsia="zh-CN" w:bidi="ar-SA"/>
    </w:rPr>
  </w:style>
  <w:style w:type="character" w:customStyle="1" w:styleId="ItemlistinsteptextChar">
    <w:name w:val="Item list in step text Char"/>
    <w:basedOn w:val="ItemlistinstepChar"/>
    <w:link w:val="Itemlistinsteptext"/>
    <w:rsid w:val="00654B8F"/>
    <w:rPr>
      <w:rFonts w:ascii="Arial" w:hAnsi="Arial"/>
      <w:kern w:val="21"/>
      <w:sz w:val="21"/>
      <w:szCs w:val="24"/>
      <w:lang w:val="en-US" w:eastAsia="zh-CN" w:bidi="ar-SA"/>
    </w:rPr>
  </w:style>
  <w:style w:type="character" w:customStyle="1" w:styleId="SubstepChar">
    <w:name w:val="Sub step Char"/>
    <w:link w:val="Substep"/>
    <w:rsid w:val="00654B8F"/>
    <w:rPr>
      <w:rFonts w:ascii="Arial" w:eastAsia="宋体" w:hAnsi="Arial" w:cs="Arial"/>
      <w:snapToGrid w:val="0"/>
      <w:sz w:val="21"/>
      <w:szCs w:val="21"/>
      <w:lang w:val="en-US" w:eastAsia="zh-CN" w:bidi="ar-SA"/>
    </w:rPr>
  </w:style>
  <w:style w:type="paragraph" w:customStyle="1" w:styleId="Terminaydisplay">
    <w:name w:val="Terminay display"/>
    <w:basedOn w:val="a2"/>
    <w:link w:val="TerminaydisplayCharChar"/>
    <w:rsid w:val="00654B8F"/>
    <w:pPr>
      <w:widowControl/>
      <w:shd w:val="clear" w:color="auto" w:fill="E6E6E6"/>
      <w:topLinePunct/>
      <w:autoSpaceDE w:val="0"/>
      <w:autoSpaceDN w:val="0"/>
      <w:adjustRightInd w:val="0"/>
      <w:snapToGrid w:val="0"/>
      <w:spacing w:before="0" w:after="0"/>
      <w:ind w:leftChars="550" w:left="1155"/>
    </w:pPr>
    <w:rPr>
      <w:color w:val="auto"/>
      <w:kern w:val="2"/>
      <w:sz w:val="18"/>
      <w:szCs w:val="21"/>
    </w:rPr>
  </w:style>
  <w:style w:type="paragraph" w:customStyle="1" w:styleId="SubItemListinstep">
    <w:name w:val="Sub Item List in step"/>
    <w:basedOn w:val="SubItemList"/>
    <w:rsid w:val="00654B8F"/>
    <w:pPr>
      <w:ind w:leftChars="550" w:left="700"/>
    </w:pPr>
  </w:style>
  <w:style w:type="character" w:customStyle="1" w:styleId="TerminaydisplayCharChar">
    <w:name w:val="Terminay display Char Char"/>
    <w:link w:val="Terminaydisplay"/>
    <w:rsid w:val="00654B8F"/>
    <w:rPr>
      <w:rFonts w:ascii="Arial" w:eastAsia="宋体" w:hAnsi="Arial" w:cs="Arial"/>
      <w:kern w:val="2"/>
      <w:sz w:val="18"/>
      <w:szCs w:val="21"/>
      <w:lang w:val="en-US" w:eastAsia="zh-CN" w:bidi="ar-SA"/>
    </w:rPr>
  </w:style>
  <w:style w:type="paragraph" w:customStyle="1" w:styleId="Step">
    <w:name w:val="Step"/>
    <w:link w:val="StepCharChar"/>
    <w:qFormat/>
    <w:rsid w:val="00654B8F"/>
    <w:pPr>
      <w:numPr>
        <w:ilvl w:val="4"/>
        <w:numId w:val="14"/>
      </w:numPr>
      <w:topLinePunct/>
      <w:adjustRightInd w:val="0"/>
      <w:snapToGrid w:val="0"/>
      <w:spacing w:before="100" w:after="100" w:line="400" w:lineRule="exact"/>
      <w:outlineLvl w:val="4"/>
    </w:pPr>
    <w:rPr>
      <w:rFonts w:ascii="Arial" w:hAnsi="Arial" w:cs="Arial"/>
      <w:snapToGrid w:val="0"/>
      <w:sz w:val="21"/>
      <w:szCs w:val="21"/>
    </w:rPr>
  </w:style>
  <w:style w:type="character" w:customStyle="1" w:styleId="StepCharChar">
    <w:name w:val="Step Char Char"/>
    <w:link w:val="Step"/>
    <w:rsid w:val="00654B8F"/>
    <w:rPr>
      <w:rFonts w:ascii="Arial" w:hAnsi="Arial" w:cs="Arial"/>
      <w:snapToGrid w:val="0"/>
      <w:sz w:val="21"/>
      <w:szCs w:val="21"/>
      <w:lang w:val="en-US" w:eastAsia="zh-CN" w:bidi="ar-SA"/>
    </w:rPr>
  </w:style>
  <w:style w:type="character" w:customStyle="1" w:styleId="CharChar4">
    <w:name w:val="Char Char4"/>
    <w:rsid w:val="000E1622"/>
    <w:rPr>
      <w:rFonts w:ascii="Arial" w:hAnsi="Arial" w:cs="Arial"/>
      <w:color w:val="000000"/>
      <w:sz w:val="21"/>
      <w:szCs w:val="18"/>
      <w:lang w:val="en-US" w:eastAsia="zh-CN" w:bidi="ar-SA"/>
    </w:rPr>
  </w:style>
  <w:style w:type="paragraph" w:styleId="13">
    <w:name w:val="toc 1"/>
    <w:next w:val="a2"/>
    <w:uiPriority w:val="39"/>
    <w:rsid w:val="00654B8F"/>
    <w:pPr>
      <w:snapToGrid w:val="0"/>
      <w:spacing w:line="360" w:lineRule="auto"/>
    </w:pPr>
    <w:rPr>
      <w:rFonts w:ascii="Arial" w:hAnsi="Arial" w:cs="Arial"/>
      <w:b/>
      <w:bCs/>
      <w:color w:val="000000"/>
      <w:sz w:val="21"/>
    </w:rPr>
  </w:style>
  <w:style w:type="paragraph" w:styleId="22">
    <w:name w:val="toc 2"/>
    <w:next w:val="a2"/>
    <w:uiPriority w:val="39"/>
    <w:rsid w:val="00654B8F"/>
    <w:pPr>
      <w:snapToGrid w:val="0"/>
      <w:spacing w:line="360" w:lineRule="auto"/>
      <w:ind w:leftChars="100" w:left="100"/>
    </w:pPr>
    <w:rPr>
      <w:rFonts w:ascii="Arial" w:hAnsi="Arial" w:cs="Arial"/>
      <w:color w:val="000000"/>
      <w:sz w:val="21"/>
    </w:rPr>
  </w:style>
  <w:style w:type="character" w:styleId="af2">
    <w:name w:val="Hyperlink"/>
    <w:uiPriority w:val="99"/>
    <w:rsid w:val="00654B8F"/>
    <w:rPr>
      <w:color w:val="0000FF"/>
      <w:u w:val="none"/>
    </w:rPr>
  </w:style>
  <w:style w:type="paragraph" w:customStyle="1" w:styleId="SubTableItemlist">
    <w:name w:val="Sub Table Item list"/>
    <w:basedOn w:val="Talbeitemlist"/>
    <w:rsid w:val="00654B8F"/>
    <w:pPr>
      <w:numPr>
        <w:numId w:val="12"/>
      </w:numPr>
      <w:ind w:leftChars="150" w:left="150"/>
    </w:pPr>
  </w:style>
  <w:style w:type="paragraph" w:styleId="af3">
    <w:name w:val="table of figures"/>
    <w:next w:val="a2"/>
    <w:uiPriority w:val="99"/>
    <w:rsid w:val="00654B8F"/>
    <w:pPr>
      <w:topLinePunct/>
      <w:adjustRightInd w:val="0"/>
      <w:snapToGrid w:val="0"/>
      <w:spacing w:before="120" w:afterLines="50" w:line="240" w:lineRule="atLeast"/>
    </w:pPr>
    <w:rPr>
      <w:rFonts w:ascii="Arial" w:hAnsi="Arial" w:cs="Arial"/>
      <w:kern w:val="2"/>
      <w:sz w:val="21"/>
    </w:rPr>
  </w:style>
  <w:style w:type="paragraph" w:customStyle="1" w:styleId="Headleft">
    <w:name w:val="Head left"/>
    <w:basedOn w:val="a8"/>
    <w:qFormat/>
    <w:rsid w:val="00654B8F"/>
  </w:style>
  <w:style w:type="paragraph" w:customStyle="1" w:styleId="Headright">
    <w:name w:val="Head right"/>
    <w:basedOn w:val="a8"/>
    <w:qFormat/>
    <w:rsid w:val="00654B8F"/>
    <w:pPr>
      <w:widowControl w:val="0"/>
      <w:wordWrap w:val="0"/>
      <w:jc w:val="right"/>
    </w:pPr>
    <w:rPr>
      <w:bCs/>
      <w:noProof/>
    </w:rPr>
  </w:style>
  <w:style w:type="paragraph" w:customStyle="1" w:styleId="Terminaydisplay0">
    <w:name w:val="样式 Terminay display"/>
    <w:basedOn w:val="Terminaydisplay"/>
    <w:rsid w:val="00654B8F"/>
    <w:pPr>
      <w:ind w:left="550"/>
    </w:pPr>
    <w:rPr>
      <w:rFonts w:cs="宋体"/>
      <w:szCs w:val="20"/>
    </w:rPr>
  </w:style>
  <w:style w:type="paragraph" w:customStyle="1" w:styleId="SubItemListText">
    <w:name w:val="Sub Item List Text"/>
    <w:basedOn w:val="a2"/>
    <w:rsid w:val="00654B8F"/>
    <w:pPr>
      <w:widowControl/>
      <w:adjustRightInd w:val="0"/>
      <w:snapToGrid w:val="0"/>
      <w:spacing w:before="0" w:after="0"/>
      <w:ind w:leftChars="300" w:left="630"/>
    </w:pPr>
    <w:rPr>
      <w:rFonts w:cs="宋体"/>
      <w:color w:val="auto"/>
      <w:kern w:val="2"/>
    </w:rPr>
  </w:style>
  <w:style w:type="paragraph" w:customStyle="1" w:styleId="Itemlisttext">
    <w:name w:val="Item list text"/>
    <w:rsid w:val="00654B8F"/>
    <w:pPr>
      <w:spacing w:before="60" w:after="60" w:line="400" w:lineRule="exact"/>
      <w:ind w:left="318"/>
    </w:pPr>
    <w:rPr>
      <w:rFonts w:ascii="Arial" w:hAnsi="Arial" w:cs="宋体"/>
      <w:kern w:val="21"/>
      <w:sz w:val="21"/>
    </w:rPr>
  </w:style>
  <w:style w:type="paragraph" w:styleId="TOC">
    <w:name w:val="TOC Heading"/>
    <w:basedOn w:val="1"/>
    <w:next w:val="a2"/>
    <w:uiPriority w:val="39"/>
    <w:qFormat/>
    <w:rsid w:val="00654B8F"/>
    <w:pPr>
      <w:pageBreakBefore w:val="0"/>
      <w:numPr>
        <w:numId w:val="0"/>
      </w:numPr>
      <w:spacing w:before="480" w:after="0" w:line="276" w:lineRule="auto"/>
      <w:outlineLvl w:val="9"/>
    </w:pPr>
    <w:rPr>
      <w:rFonts w:ascii="Cambria" w:hAnsi="Cambria" w:cs="Times New Roman"/>
      <w:color w:val="365F91"/>
      <w:kern w:val="0"/>
      <w:sz w:val="28"/>
      <w:szCs w:val="28"/>
    </w:rPr>
  </w:style>
  <w:style w:type="character" w:customStyle="1" w:styleId="CharChar2">
    <w:name w:val="Char Char2"/>
    <w:uiPriority w:val="39"/>
    <w:rsid w:val="000E1622"/>
    <w:rPr>
      <w:rFonts w:ascii="Arial" w:hAnsi="Arial" w:cs="Arial"/>
      <w:b/>
      <w:bCs/>
      <w:color w:val="000000"/>
      <w:sz w:val="21"/>
      <w:lang w:val="en-US" w:eastAsia="zh-CN" w:bidi="ar-SA"/>
    </w:rPr>
  </w:style>
  <w:style w:type="character" w:customStyle="1" w:styleId="2CharChar">
    <w:name w:val="无编号的标题2 Char Char"/>
    <w:link w:val="21"/>
    <w:rsid w:val="00654B8F"/>
    <w:rPr>
      <w:rFonts w:ascii="Arial" w:hAnsi="Arial" w:cs="Arial"/>
      <w:b/>
      <w:bCs/>
      <w:color w:val="333399"/>
      <w:sz w:val="32"/>
      <w:szCs w:val="32"/>
      <w:lang w:val="en-US" w:eastAsia="zh-CN" w:bidi="ar-SA"/>
    </w:rPr>
  </w:style>
  <w:style w:type="paragraph" w:styleId="af4">
    <w:name w:val="caption"/>
    <w:basedOn w:val="a2"/>
    <w:next w:val="a2"/>
    <w:qFormat/>
    <w:rsid w:val="00654B8F"/>
    <w:pPr>
      <w:spacing w:before="60" w:after="60" w:line="240" w:lineRule="atLeast"/>
      <w:jc w:val="center"/>
      <w:outlineLvl w:val="5"/>
    </w:pPr>
    <w:rPr>
      <w:rFonts w:cs="Times New Roman"/>
    </w:rPr>
  </w:style>
  <w:style w:type="paragraph" w:customStyle="1" w:styleId="cmd">
    <w:name w:val="cmd"/>
    <w:rsid w:val="00654B8F"/>
    <w:pPr>
      <w:spacing w:before="60" w:after="60" w:line="400" w:lineRule="exact"/>
      <w:ind w:left="1157"/>
    </w:pPr>
    <w:rPr>
      <w:rFonts w:ascii="Arial" w:hAnsi="Arial" w:cs="宋体"/>
      <w:b/>
      <w:bCs/>
      <w:kern w:val="21"/>
      <w:sz w:val="21"/>
    </w:rPr>
  </w:style>
  <w:style w:type="paragraph" w:customStyle="1" w:styleId="Notetextinstep">
    <w:name w:val="Note text in step"/>
    <w:rsid w:val="00654B8F"/>
    <w:pPr>
      <w:ind w:left="1155"/>
    </w:pPr>
    <w:rPr>
      <w:rFonts w:ascii="Arial" w:eastAsia="楷体_GB2312" w:hAnsi="Arial" w:cs="宋体"/>
      <w:kern w:val="2"/>
      <w:sz w:val="21"/>
    </w:rPr>
  </w:style>
  <w:style w:type="character" w:styleId="af5">
    <w:name w:val="page number"/>
    <w:basedOn w:val="a3"/>
    <w:rsid w:val="00654B8F"/>
  </w:style>
  <w:style w:type="paragraph" w:customStyle="1" w:styleId="Noteheadofitemlistinstep">
    <w:name w:val="Note head of item list in step"/>
    <w:basedOn w:val="Noteheadinstep"/>
    <w:rsid w:val="00654B8F"/>
    <w:pPr>
      <w:ind w:left="1155"/>
    </w:pPr>
  </w:style>
  <w:style w:type="paragraph" w:customStyle="1" w:styleId="Itemlistinsubstepnote">
    <w:name w:val="Item list in sub step note"/>
    <w:basedOn w:val="Itemlistinstepnote"/>
    <w:rsid w:val="00654B8F"/>
    <w:pPr>
      <w:ind w:leftChars="700" w:left="800" w:hangingChars="100" w:hanging="100"/>
    </w:pPr>
  </w:style>
  <w:style w:type="paragraph" w:customStyle="1" w:styleId="Notetextofitemlistinstep">
    <w:name w:val="Note text of item list in step"/>
    <w:basedOn w:val="Notetextinstep"/>
    <w:rsid w:val="00654B8F"/>
    <w:pPr>
      <w:ind w:left="1470"/>
    </w:pPr>
  </w:style>
  <w:style w:type="paragraph" w:customStyle="1" w:styleId="Noteheadofsubitemlistinstep">
    <w:name w:val="Note head of sub item list in step"/>
    <w:basedOn w:val="Noteheadofitemlistinstep"/>
    <w:rsid w:val="00654B8F"/>
    <w:pPr>
      <w:ind w:leftChars="700" w:left="700"/>
    </w:pPr>
  </w:style>
  <w:style w:type="paragraph" w:customStyle="1" w:styleId="Notetextofsubitemlistinstep">
    <w:name w:val="Note text of sub item list in step"/>
    <w:basedOn w:val="Notetextofitemlistinstep"/>
    <w:rsid w:val="00654B8F"/>
    <w:pPr>
      <w:ind w:leftChars="850" w:left="850"/>
    </w:pPr>
  </w:style>
  <w:style w:type="character" w:customStyle="1" w:styleId="Char">
    <w:name w:val="页脚 Char"/>
    <w:link w:val="a9"/>
    <w:uiPriority w:val="99"/>
    <w:rsid w:val="00281EF7"/>
    <w:rPr>
      <w:rFonts w:ascii="Arial" w:hAnsi="Arial" w:cs="Arial"/>
      <w:noProof/>
      <w:color w:val="000000"/>
      <w:sz w:val="21"/>
      <w:szCs w:val="18"/>
      <w:lang w:val="en-US" w:eastAsia="zh-CN" w:bidi="ar-SA"/>
    </w:rPr>
  </w:style>
  <w:style w:type="character" w:customStyle="1" w:styleId="1Char">
    <w:name w:val="标题 1 Char"/>
    <w:aliases w:val="heading 1 Char"/>
    <w:link w:val="1"/>
    <w:rsid w:val="00BE797B"/>
    <w:rPr>
      <w:rFonts w:ascii="Arial" w:hAnsi="Arial" w:cs="Arial"/>
      <w:b/>
      <w:bCs/>
      <w:color w:val="333399"/>
      <w:kern w:val="44"/>
      <w:sz w:val="44"/>
      <w:szCs w:val="44"/>
      <w:lang w:val="en-US" w:eastAsia="zh-CN" w:bidi="ar-SA"/>
    </w:rPr>
  </w:style>
  <w:style w:type="character" w:customStyle="1" w:styleId="2Char">
    <w:name w:val="标题 2 Char"/>
    <w:aliases w:val="heading 2 Char"/>
    <w:link w:val="2"/>
    <w:rsid w:val="00BE797B"/>
    <w:rPr>
      <w:rFonts w:ascii="Arial" w:hAnsi="Arial" w:cs="Arial"/>
      <w:b/>
      <w:bCs/>
      <w:color w:val="333399"/>
      <w:sz w:val="32"/>
      <w:szCs w:val="32"/>
      <w:lang w:val="en-US" w:eastAsia="zh-CN" w:bidi="ar-SA"/>
    </w:rPr>
  </w:style>
  <w:style w:type="character" w:customStyle="1" w:styleId="3Char">
    <w:name w:val="标题 3 Char"/>
    <w:aliases w:val="heading 3 Char"/>
    <w:link w:val="30"/>
    <w:rsid w:val="00BE797B"/>
    <w:rPr>
      <w:rFonts w:ascii="Arial" w:eastAsia="宋体" w:hAnsi="Arial" w:cs="Arial"/>
      <w:b/>
      <w:bCs/>
      <w:color w:val="333399"/>
      <w:sz w:val="28"/>
      <w:szCs w:val="32"/>
      <w:lang w:val="en-US" w:eastAsia="zh-CN" w:bidi="ar-SA"/>
    </w:rPr>
  </w:style>
  <w:style w:type="character" w:customStyle="1" w:styleId="4Char">
    <w:name w:val="标题 4 Char"/>
    <w:aliases w:val="heading 4 Char"/>
    <w:link w:val="40"/>
    <w:rsid w:val="00BE797B"/>
    <w:rPr>
      <w:rFonts w:ascii="Arial" w:hAnsi="Arial"/>
      <w:b/>
      <w:bCs/>
      <w:color w:val="333399"/>
      <w:sz w:val="24"/>
      <w:szCs w:val="28"/>
      <w:lang w:bidi="ar-SA"/>
    </w:rPr>
  </w:style>
  <w:style w:type="character" w:customStyle="1" w:styleId="5Char">
    <w:name w:val="标题 5 Char"/>
    <w:aliases w:val="heading 5 Char"/>
    <w:link w:val="50"/>
    <w:rsid w:val="00BE797B"/>
    <w:rPr>
      <w:rFonts w:ascii="Arial" w:hAnsi="Arial" w:cs="Arial"/>
      <w:b/>
      <w:bCs/>
      <w:color w:val="000000"/>
      <w:sz w:val="28"/>
      <w:szCs w:val="28"/>
      <w:lang w:val="en-US" w:eastAsia="zh-CN" w:bidi="ar-SA"/>
    </w:rPr>
  </w:style>
  <w:style w:type="character" w:customStyle="1" w:styleId="6Char">
    <w:name w:val="标题 6 Char"/>
    <w:aliases w:val="heading 6 Char"/>
    <w:link w:val="60"/>
    <w:rsid w:val="00BE797B"/>
    <w:rPr>
      <w:rFonts w:ascii="Arial" w:hAnsi="Arial" w:cs="Arial"/>
      <w:b/>
      <w:bCs/>
      <w:color w:val="000000"/>
      <w:sz w:val="24"/>
      <w:lang w:val="en-US" w:eastAsia="zh-CN" w:bidi="ar-SA"/>
    </w:rPr>
  </w:style>
  <w:style w:type="character" w:customStyle="1" w:styleId="7Char">
    <w:name w:val="标题 7 Char"/>
    <w:aliases w:val="heading 7 Char"/>
    <w:link w:val="7"/>
    <w:rsid w:val="00BE797B"/>
    <w:rPr>
      <w:rFonts w:ascii="Arial" w:hAnsi="Arial" w:cs="Arial"/>
      <w:b/>
      <w:bCs/>
      <w:color w:val="000000"/>
      <w:sz w:val="24"/>
      <w:lang w:val="en-US" w:eastAsia="zh-CN" w:bidi="ar-SA"/>
    </w:rPr>
  </w:style>
  <w:style w:type="character" w:customStyle="1" w:styleId="8Char">
    <w:name w:val="标题 8 Char"/>
    <w:aliases w:val="heading 8 Char"/>
    <w:link w:val="8"/>
    <w:rsid w:val="00BE797B"/>
    <w:rPr>
      <w:rFonts w:ascii="Arial" w:hAnsi="Arial" w:cs="Arial"/>
      <w:color w:val="000000"/>
      <w:sz w:val="24"/>
      <w:lang w:val="en-US" w:eastAsia="zh-CN" w:bidi="ar-SA"/>
    </w:rPr>
  </w:style>
  <w:style w:type="character" w:customStyle="1" w:styleId="9Char">
    <w:name w:val="标题 9 Char"/>
    <w:aliases w:val="heading 9 Char"/>
    <w:link w:val="9"/>
    <w:rsid w:val="00BE797B"/>
    <w:rPr>
      <w:rFonts w:ascii="Arial" w:hAnsi="Arial" w:cs="Arial"/>
      <w:color w:val="000000"/>
      <w:sz w:val="21"/>
      <w:szCs w:val="21"/>
      <w:lang w:val="en-US" w:eastAsia="zh-CN" w:bidi="ar-SA"/>
    </w:rPr>
  </w:style>
  <w:style w:type="paragraph" w:styleId="af6">
    <w:name w:val="Title"/>
    <w:basedOn w:val="a2"/>
    <w:next w:val="a2"/>
    <w:link w:val="Char2"/>
    <w:uiPriority w:val="10"/>
    <w:qFormat/>
    <w:rsid w:val="00BE797B"/>
    <w:pPr>
      <w:spacing w:before="240" w:after="60"/>
      <w:jc w:val="center"/>
      <w:outlineLvl w:val="0"/>
    </w:pPr>
    <w:rPr>
      <w:rFonts w:ascii="Cambria" w:hAnsi="Cambria" w:cs="Times New Roman"/>
      <w:b/>
      <w:bCs/>
      <w:kern w:val="28"/>
      <w:sz w:val="32"/>
      <w:szCs w:val="32"/>
    </w:rPr>
  </w:style>
  <w:style w:type="character" w:customStyle="1" w:styleId="Char2">
    <w:name w:val="标题 Char"/>
    <w:link w:val="af6"/>
    <w:rsid w:val="00654B8F"/>
    <w:rPr>
      <w:rFonts w:ascii="Arial" w:hAnsi="Arial" w:cs="Arial"/>
      <w:color w:val="000000"/>
      <w:sz w:val="21"/>
      <w:szCs w:val="18"/>
      <w:lang w:val="en-US" w:eastAsia="zh-CN" w:bidi="ar-SA"/>
    </w:rPr>
  </w:style>
  <w:style w:type="paragraph" w:styleId="af7">
    <w:name w:val="Subtitle"/>
    <w:basedOn w:val="a2"/>
    <w:next w:val="a2"/>
    <w:link w:val="Char3"/>
    <w:uiPriority w:val="11"/>
    <w:qFormat/>
    <w:rsid w:val="00BE797B"/>
    <w:pPr>
      <w:spacing w:after="60"/>
      <w:jc w:val="center"/>
      <w:outlineLvl w:val="1"/>
    </w:pPr>
    <w:rPr>
      <w:rFonts w:ascii="Cambria" w:hAnsi="Cambria" w:cs="Times New Roman"/>
    </w:rPr>
  </w:style>
  <w:style w:type="character" w:customStyle="1" w:styleId="Char3">
    <w:name w:val="副标题 Char"/>
    <w:link w:val="af7"/>
    <w:uiPriority w:val="39"/>
    <w:rsid w:val="00654B8F"/>
    <w:rPr>
      <w:rFonts w:ascii="Arial" w:hAnsi="Arial" w:cs="Arial"/>
      <w:b/>
      <w:bCs/>
      <w:color w:val="000000"/>
      <w:sz w:val="21"/>
      <w:lang w:val="en-US" w:eastAsia="zh-CN" w:bidi="ar-SA"/>
    </w:rPr>
  </w:style>
  <w:style w:type="character" w:styleId="af8">
    <w:name w:val="Strong"/>
    <w:uiPriority w:val="22"/>
    <w:qFormat/>
    <w:rsid w:val="00BE797B"/>
    <w:rPr>
      <w:b/>
      <w:bCs/>
    </w:rPr>
  </w:style>
  <w:style w:type="character" w:styleId="af9">
    <w:name w:val="Emphasis"/>
    <w:uiPriority w:val="20"/>
    <w:qFormat/>
    <w:rsid w:val="00BE797B"/>
    <w:rPr>
      <w:rFonts w:ascii="Calibri" w:hAnsi="Calibri"/>
      <w:b/>
      <w:i/>
      <w:iCs/>
    </w:rPr>
  </w:style>
  <w:style w:type="paragraph" w:styleId="afa">
    <w:name w:val="No Spacing"/>
    <w:basedOn w:val="a2"/>
    <w:uiPriority w:val="1"/>
    <w:qFormat/>
    <w:rsid w:val="00BE797B"/>
    <w:rPr>
      <w:rFonts w:cs="Times New Roman"/>
      <w:szCs w:val="32"/>
    </w:rPr>
  </w:style>
  <w:style w:type="paragraph" w:styleId="afb">
    <w:name w:val="List Paragraph"/>
    <w:basedOn w:val="a2"/>
    <w:uiPriority w:val="34"/>
    <w:qFormat/>
    <w:rsid w:val="00BE797B"/>
    <w:pPr>
      <w:ind w:left="720"/>
      <w:contextualSpacing/>
    </w:pPr>
    <w:rPr>
      <w:rFonts w:cs="Times New Roman"/>
    </w:rPr>
  </w:style>
  <w:style w:type="paragraph" w:styleId="afc">
    <w:name w:val="Quote"/>
    <w:basedOn w:val="a2"/>
    <w:next w:val="a2"/>
    <w:link w:val="Char4"/>
    <w:uiPriority w:val="29"/>
    <w:qFormat/>
    <w:rsid w:val="00BE797B"/>
    <w:rPr>
      <w:rFonts w:ascii="Calibri" w:hAnsi="Calibri" w:cs="Times New Roman"/>
      <w:i/>
      <w:color w:val="auto"/>
      <w:sz w:val="24"/>
      <w:szCs w:val="24"/>
    </w:rPr>
  </w:style>
  <w:style w:type="character" w:customStyle="1" w:styleId="Char4">
    <w:name w:val="引用 Char"/>
    <w:link w:val="afc"/>
    <w:uiPriority w:val="29"/>
    <w:rsid w:val="00BE797B"/>
    <w:rPr>
      <w:i/>
      <w:sz w:val="24"/>
      <w:szCs w:val="24"/>
    </w:rPr>
  </w:style>
  <w:style w:type="paragraph" w:styleId="afd">
    <w:name w:val="Intense Quote"/>
    <w:basedOn w:val="a2"/>
    <w:next w:val="a2"/>
    <w:link w:val="Char5"/>
    <w:uiPriority w:val="30"/>
    <w:qFormat/>
    <w:rsid w:val="00BE797B"/>
    <w:pPr>
      <w:ind w:left="720" w:right="720"/>
    </w:pPr>
    <w:rPr>
      <w:rFonts w:ascii="Calibri" w:hAnsi="Calibri" w:cs="Times New Roman"/>
      <w:b/>
      <w:i/>
      <w:color w:val="auto"/>
      <w:sz w:val="24"/>
    </w:rPr>
  </w:style>
  <w:style w:type="character" w:customStyle="1" w:styleId="Char5">
    <w:name w:val="明显引用 Char"/>
    <w:link w:val="afd"/>
    <w:uiPriority w:val="30"/>
    <w:rsid w:val="00BE797B"/>
    <w:rPr>
      <w:b/>
      <w:i/>
      <w:sz w:val="24"/>
    </w:rPr>
  </w:style>
  <w:style w:type="character" w:styleId="afe">
    <w:name w:val="Subtle Emphasis"/>
    <w:uiPriority w:val="19"/>
    <w:qFormat/>
    <w:rsid w:val="00BE797B"/>
    <w:rPr>
      <w:i/>
      <w:color w:val="5A5A5A"/>
    </w:rPr>
  </w:style>
  <w:style w:type="character" w:styleId="aff">
    <w:name w:val="Intense Emphasis"/>
    <w:uiPriority w:val="21"/>
    <w:qFormat/>
    <w:rsid w:val="00BE797B"/>
    <w:rPr>
      <w:b/>
      <w:i/>
      <w:sz w:val="24"/>
      <w:szCs w:val="24"/>
      <w:u w:val="single"/>
    </w:rPr>
  </w:style>
  <w:style w:type="character" w:styleId="aff0">
    <w:name w:val="Subtle Reference"/>
    <w:uiPriority w:val="31"/>
    <w:qFormat/>
    <w:rsid w:val="00BE797B"/>
    <w:rPr>
      <w:sz w:val="24"/>
      <w:szCs w:val="24"/>
      <w:u w:val="single"/>
    </w:rPr>
  </w:style>
  <w:style w:type="character" w:styleId="aff1">
    <w:name w:val="Intense Reference"/>
    <w:uiPriority w:val="32"/>
    <w:qFormat/>
    <w:rsid w:val="00BE797B"/>
    <w:rPr>
      <w:b/>
      <w:sz w:val="24"/>
      <w:u w:val="single"/>
    </w:rPr>
  </w:style>
  <w:style w:type="character" w:styleId="aff2">
    <w:name w:val="Book Title"/>
    <w:uiPriority w:val="33"/>
    <w:qFormat/>
    <w:rsid w:val="00BE797B"/>
    <w:rPr>
      <w:rFonts w:ascii="Cambria" w:eastAsia="宋体" w:hAnsi="Cambria"/>
      <w:b/>
      <w:i/>
      <w:sz w:val="24"/>
      <w:szCs w:val="24"/>
    </w:rPr>
  </w:style>
  <w:style w:type="character" w:customStyle="1" w:styleId="NotetextChar">
    <w:name w:val="Note text Char"/>
    <w:link w:val="Notetext"/>
    <w:rsid w:val="00841FBC"/>
    <w:rPr>
      <w:rFonts w:ascii="Arial" w:eastAsia="楷体_GB2312" w:hAnsi="Arial" w:cs="宋体"/>
      <w:kern w:val="2"/>
      <w:sz w:val="21"/>
      <w:lang w:val="en-US" w:eastAsia="zh-CN" w:bidi="ar-SA"/>
    </w:rPr>
  </w:style>
  <w:style w:type="paragraph" w:styleId="aff3">
    <w:name w:val="Normal (Web)"/>
    <w:basedOn w:val="a2"/>
    <w:rsid w:val="00574C8C"/>
    <w:pPr>
      <w:widowControl/>
      <w:spacing w:beforeAutospacing="1" w:afterAutospacing="1" w:line="240" w:lineRule="auto"/>
    </w:pPr>
    <w:rPr>
      <w:rFonts w:ascii="宋体" w:hAnsi="宋体" w:cs="宋体"/>
      <w:color w:val="auto"/>
      <w:sz w:val="24"/>
      <w:szCs w:val="24"/>
    </w:rPr>
  </w:style>
  <w:style w:type="paragraph" w:customStyle="1" w:styleId="figuredescription">
    <w:name w:val="figuredescription"/>
    <w:basedOn w:val="a2"/>
    <w:rsid w:val="009F293A"/>
    <w:pPr>
      <w:widowControl/>
      <w:spacing w:beforeAutospacing="1" w:afterAutospacing="1" w:line="240" w:lineRule="auto"/>
    </w:pPr>
    <w:rPr>
      <w:rFonts w:ascii="宋体" w:hAnsi="宋体" w:cs="宋体"/>
      <w:color w:val="auto"/>
      <w:sz w:val="24"/>
      <w:szCs w:val="24"/>
    </w:rPr>
  </w:style>
  <w:style w:type="character" w:styleId="aff4">
    <w:name w:val="FollowedHyperlink"/>
    <w:rsid w:val="00407003"/>
    <w:rPr>
      <w:color w:val="800080"/>
      <w:u w:val="single"/>
    </w:rPr>
  </w:style>
  <w:style w:type="paragraph" w:customStyle="1" w:styleId="TAL">
    <w:name w:val="TAL"/>
    <w:basedOn w:val="a2"/>
    <w:rsid w:val="004764AB"/>
    <w:pPr>
      <w:keepNext/>
      <w:keepLines/>
      <w:widowControl/>
      <w:spacing w:before="0" w:after="0" w:line="240" w:lineRule="auto"/>
    </w:pPr>
    <w:rPr>
      <w:rFonts w:cs="Times New Roman"/>
      <w:color w:val="auto"/>
      <w:sz w:val="20"/>
      <w:lang w:val="en-GB"/>
    </w:rPr>
  </w:style>
  <w:style w:type="paragraph" w:styleId="23">
    <w:name w:val="Body Text 2"/>
    <w:basedOn w:val="a2"/>
    <w:link w:val="2Char0"/>
    <w:rsid w:val="004764AB"/>
    <w:pPr>
      <w:widowControl/>
      <w:spacing w:before="0" w:after="0" w:line="240" w:lineRule="auto"/>
    </w:pPr>
    <w:rPr>
      <w:rFonts w:ascii="Garamond" w:hAnsi="Garamond" w:cs="Times New Roman"/>
      <w:color w:val="0000FF"/>
      <w:sz w:val="22"/>
      <w:lang w:val="en-GB"/>
    </w:rPr>
  </w:style>
  <w:style w:type="character" w:styleId="aff5">
    <w:name w:val="footnote reference"/>
    <w:semiHidden/>
    <w:rsid w:val="004764AB"/>
    <w:rPr>
      <w:vertAlign w:val="superscript"/>
    </w:rPr>
  </w:style>
  <w:style w:type="paragraph" w:styleId="aff6">
    <w:name w:val="Block Text"/>
    <w:basedOn w:val="a2"/>
    <w:rsid w:val="004764AB"/>
    <w:pPr>
      <w:spacing w:before="0" w:after="0" w:line="360" w:lineRule="auto"/>
      <w:ind w:leftChars="200" w:left="420" w:rightChars="200" w:right="420" w:firstLineChars="200" w:firstLine="420"/>
      <w:jc w:val="both"/>
    </w:pPr>
    <w:rPr>
      <w:rFonts w:ascii="Times New Roman" w:hAnsi="Times New Roman" w:cs="Times New Roman"/>
      <w:color w:val="auto"/>
      <w:kern w:val="2"/>
      <w:szCs w:val="24"/>
    </w:rPr>
  </w:style>
  <w:style w:type="paragraph" w:customStyle="1" w:styleId="StyleTabletext10pt">
    <w:name w:val="Style Table text + 10 pt"/>
    <w:basedOn w:val="Tabletext0"/>
    <w:rsid w:val="004764AB"/>
    <w:pPr>
      <w:keepLines w:val="0"/>
      <w:suppressAutoHyphens/>
      <w:spacing w:line="240" w:lineRule="auto"/>
    </w:pPr>
    <w:rPr>
      <w:rFonts w:cs="Times New Roman"/>
      <w:color w:val="auto"/>
      <w:sz w:val="20"/>
      <w:lang w:val="en-GB" w:eastAsia="ar-SA"/>
    </w:rPr>
  </w:style>
  <w:style w:type="paragraph" w:customStyle="1" w:styleId="aff7">
    <w:name w:val="缺省文本"/>
    <w:basedOn w:val="a2"/>
    <w:rsid w:val="004764AB"/>
    <w:pPr>
      <w:autoSpaceDE w:val="0"/>
      <w:autoSpaceDN w:val="0"/>
      <w:adjustRightInd w:val="0"/>
      <w:spacing w:before="0" w:after="0" w:line="240" w:lineRule="auto"/>
    </w:pPr>
    <w:rPr>
      <w:rFonts w:ascii="Times New Roman" w:hAnsi="Times New Roman" w:cs="Times New Roman"/>
      <w:color w:val="auto"/>
      <w:sz w:val="24"/>
    </w:rPr>
  </w:style>
  <w:style w:type="paragraph" w:customStyle="1" w:styleId="TableText1">
    <w:name w:val="Table Text"/>
    <w:rsid w:val="004764AB"/>
    <w:pPr>
      <w:snapToGrid w:val="0"/>
      <w:spacing w:before="80" w:after="80"/>
    </w:pPr>
    <w:rPr>
      <w:rFonts w:ascii="Arial" w:hAnsi="Arial"/>
      <w:sz w:val="18"/>
      <w:lang w:eastAsia="en-US"/>
    </w:rPr>
  </w:style>
  <w:style w:type="paragraph" w:styleId="aff8">
    <w:name w:val="toa heading"/>
    <w:basedOn w:val="a2"/>
    <w:next w:val="a2"/>
    <w:semiHidden/>
    <w:rsid w:val="004764AB"/>
    <w:pPr>
      <w:spacing w:before="120" w:after="0" w:line="240" w:lineRule="auto"/>
      <w:jc w:val="both"/>
    </w:pPr>
    <w:rPr>
      <w:rFonts w:cs="Times New Roman"/>
      <w:b/>
      <w:bCs/>
      <w:color w:val="auto"/>
      <w:kern w:val="2"/>
      <w:szCs w:val="24"/>
    </w:rPr>
  </w:style>
  <w:style w:type="paragraph" w:customStyle="1" w:styleId="aff9">
    <w:name w:val="表头样式"/>
    <w:basedOn w:val="a2"/>
    <w:rsid w:val="004764AB"/>
    <w:pPr>
      <w:autoSpaceDE w:val="0"/>
      <w:autoSpaceDN w:val="0"/>
      <w:adjustRightInd w:val="0"/>
      <w:spacing w:before="0" w:after="0" w:line="240" w:lineRule="auto"/>
      <w:jc w:val="center"/>
    </w:pPr>
    <w:rPr>
      <w:rFonts w:ascii="Times New Roman" w:hAnsi="Times New Roman" w:cs="Times New Roman"/>
      <w:b/>
      <w:color w:val="auto"/>
    </w:rPr>
  </w:style>
  <w:style w:type="paragraph" w:styleId="affa">
    <w:name w:val="Plain Text"/>
    <w:basedOn w:val="a2"/>
    <w:link w:val="Char6"/>
    <w:rsid w:val="004764AB"/>
    <w:pPr>
      <w:spacing w:before="0" w:after="0" w:line="240" w:lineRule="auto"/>
      <w:jc w:val="both"/>
    </w:pPr>
    <w:rPr>
      <w:rFonts w:ascii="宋体" w:hAnsi="Courier New" w:cs="Times New Roman"/>
      <w:color w:val="auto"/>
      <w:kern w:val="2"/>
    </w:rPr>
  </w:style>
  <w:style w:type="paragraph" w:styleId="affb">
    <w:name w:val="Body Text Indent"/>
    <w:basedOn w:val="a2"/>
    <w:link w:val="Char7"/>
    <w:rsid w:val="004764AB"/>
    <w:pPr>
      <w:spacing w:beforeLines="50" w:afterLines="50" w:line="360" w:lineRule="auto"/>
      <w:ind w:rightChars="50" w:right="105" w:firstLineChars="225" w:firstLine="540"/>
      <w:jc w:val="both"/>
    </w:pPr>
    <w:rPr>
      <w:rFonts w:ascii="Calibri" w:hAnsi="Calibri" w:cs="Times New Roman"/>
      <w:color w:val="auto"/>
      <w:kern w:val="2"/>
      <w:sz w:val="24"/>
      <w:szCs w:val="24"/>
    </w:rPr>
  </w:style>
  <w:style w:type="paragraph" w:styleId="affc">
    <w:name w:val="Body Text"/>
    <w:basedOn w:val="a2"/>
    <w:link w:val="Char8"/>
    <w:rsid w:val="004764AB"/>
    <w:pPr>
      <w:spacing w:before="0" w:after="120" w:line="240" w:lineRule="auto"/>
      <w:jc w:val="both"/>
    </w:pPr>
    <w:rPr>
      <w:rFonts w:ascii="Calibri" w:hAnsi="Calibri" w:cs="Times New Roman"/>
      <w:color w:val="auto"/>
      <w:kern w:val="2"/>
      <w:szCs w:val="24"/>
    </w:rPr>
  </w:style>
  <w:style w:type="paragraph" w:styleId="affd">
    <w:name w:val="Body Text First Indent"/>
    <w:basedOn w:val="a2"/>
    <w:link w:val="Char9"/>
    <w:rsid w:val="004764AB"/>
    <w:pPr>
      <w:autoSpaceDE w:val="0"/>
      <w:autoSpaceDN w:val="0"/>
      <w:adjustRightInd w:val="0"/>
      <w:spacing w:before="0" w:after="0" w:line="360" w:lineRule="auto"/>
      <w:ind w:left="1134"/>
      <w:jc w:val="both"/>
    </w:pPr>
    <w:rPr>
      <w:rFonts w:ascii="Times New Roman" w:hAnsi="Times New Roman" w:cs="Times New Roman"/>
      <w:color w:val="auto"/>
    </w:rPr>
  </w:style>
  <w:style w:type="paragraph" w:styleId="32">
    <w:name w:val="Body Text 3"/>
    <w:basedOn w:val="a2"/>
    <w:link w:val="3Char0"/>
    <w:rsid w:val="004764AB"/>
    <w:pPr>
      <w:spacing w:before="0" w:after="0" w:line="240" w:lineRule="auto"/>
      <w:jc w:val="both"/>
    </w:pPr>
    <w:rPr>
      <w:rFonts w:ascii="Calibri" w:hAnsi="Calibri" w:cs="Times New Roman"/>
      <w:color w:val="auto"/>
      <w:kern w:val="2"/>
      <w:sz w:val="24"/>
      <w:szCs w:val="24"/>
      <w:lang w:val="en-GB"/>
    </w:rPr>
  </w:style>
  <w:style w:type="paragraph" w:styleId="24">
    <w:name w:val="Body Text Indent 2"/>
    <w:basedOn w:val="a2"/>
    <w:link w:val="2Char1"/>
    <w:rsid w:val="004764AB"/>
    <w:pPr>
      <w:spacing w:before="0" w:after="0" w:line="360" w:lineRule="auto"/>
      <w:ind w:firstLineChars="200" w:firstLine="480"/>
      <w:jc w:val="both"/>
    </w:pPr>
    <w:rPr>
      <w:rFonts w:ascii="Calibri" w:hAnsi="Calibri" w:cs="Times New Roman"/>
      <w:color w:val="auto"/>
      <w:kern w:val="2"/>
      <w:sz w:val="24"/>
      <w:szCs w:val="24"/>
      <w:lang w:val="en-GB"/>
    </w:rPr>
  </w:style>
  <w:style w:type="paragraph" w:customStyle="1" w:styleId="5">
    <w:name w:val="标题5"/>
    <w:basedOn w:val="a2"/>
    <w:next w:val="a2"/>
    <w:rsid w:val="004764AB"/>
    <w:pPr>
      <w:keepNext/>
      <w:keepLines/>
      <w:numPr>
        <w:numId w:val="16"/>
      </w:numPr>
      <w:tabs>
        <w:tab w:val="clear" w:pos="840"/>
        <w:tab w:val="left" w:pos="1008"/>
      </w:tabs>
      <w:spacing w:before="0" w:after="0" w:line="360" w:lineRule="auto"/>
      <w:jc w:val="both"/>
      <w:outlineLvl w:val="4"/>
    </w:pPr>
    <w:rPr>
      <w:rFonts w:cs="Times New Roman"/>
      <w:color w:val="auto"/>
      <w:kern w:val="21"/>
      <w:szCs w:val="24"/>
    </w:rPr>
  </w:style>
  <w:style w:type="paragraph" w:customStyle="1" w:styleId="affe">
    <w:name w:val="正文提示"/>
    <w:basedOn w:val="a2"/>
    <w:next w:val="a2"/>
    <w:rsid w:val="004764AB"/>
    <w:pPr>
      <w:spacing w:before="0" w:after="0" w:line="360" w:lineRule="auto"/>
      <w:jc w:val="both"/>
    </w:pPr>
    <w:rPr>
      <w:rFonts w:cs="Times New Roman"/>
      <w:i/>
      <w:color w:val="0000FF"/>
      <w:kern w:val="21"/>
      <w:szCs w:val="24"/>
    </w:rPr>
  </w:style>
  <w:style w:type="table" w:customStyle="1" w:styleId="afff">
    <w:name w:val="表格"/>
    <w:basedOn w:val="a4"/>
    <w:rsid w:val="004764AB"/>
    <w:pPr>
      <w:jc w:val="center"/>
    </w:pPr>
    <w:rPr>
      <w:rFonts w:ascii="Times New Roman" w:hAnsi="Times New Roman"/>
      <w:sz w:val="21"/>
    </w:rPr>
    <w:tblP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cPr>
      <w:vAlign w:val="center"/>
    </w:tcPr>
    <w:tblStylePr w:type="firstRow">
      <w:pPr>
        <w:jc w:val="center"/>
      </w:pPr>
      <w:rPr>
        <w:rFonts w:eastAsia="宋体"/>
        <w:b/>
        <w:sz w:val="21"/>
      </w:rPr>
      <w:tblPr/>
      <w:tcPr>
        <w:tcBorders>
          <w:top w:val="single" w:sz="12" w:space="0" w:color="auto"/>
          <w:left w:val="single" w:sz="12" w:space="0" w:color="auto"/>
          <w:bottom w:val="single" w:sz="12" w:space="0" w:color="auto"/>
          <w:right w:val="single" w:sz="12" w:space="0" w:color="auto"/>
          <w:insideH w:val="nil"/>
          <w:insideV w:val="single" w:sz="8" w:space="0" w:color="auto"/>
          <w:tl2br w:val="nil"/>
          <w:tr2bl w:val="nil"/>
        </w:tcBorders>
        <w:shd w:val="clear" w:color="auto" w:fill="E6E6E6"/>
      </w:tcPr>
    </w:tblStylePr>
  </w:style>
  <w:style w:type="paragraph" w:styleId="afff0">
    <w:name w:val="Date"/>
    <w:basedOn w:val="a2"/>
    <w:next w:val="a2"/>
    <w:link w:val="Chara"/>
    <w:rsid w:val="004764AB"/>
    <w:pPr>
      <w:spacing w:before="0" w:after="0" w:line="240" w:lineRule="auto"/>
      <w:ind w:leftChars="2500" w:left="100"/>
      <w:jc w:val="both"/>
    </w:pPr>
    <w:rPr>
      <w:rFonts w:ascii="Calibri" w:hAnsi="Calibri" w:cs="Times New Roman"/>
      <w:color w:val="auto"/>
      <w:kern w:val="2"/>
      <w:szCs w:val="24"/>
    </w:rPr>
  </w:style>
  <w:style w:type="character" w:customStyle="1" w:styleId="Heading2Char">
    <w:name w:val="Heading 2 Char"/>
    <w:semiHidden/>
    <w:locked/>
    <w:rsid w:val="00344B37"/>
    <w:rPr>
      <w:rFonts w:ascii="Cambria" w:eastAsia="宋体" w:hAnsi="Cambria" w:cs="Times New Roman"/>
      <w:b/>
      <w:bCs/>
      <w:sz w:val="32"/>
      <w:szCs w:val="32"/>
    </w:rPr>
  </w:style>
  <w:style w:type="character" w:customStyle="1" w:styleId="Heading3Char">
    <w:name w:val="Heading 3 Char"/>
    <w:semiHidden/>
    <w:locked/>
    <w:rsid w:val="00344B37"/>
    <w:rPr>
      <w:rFonts w:ascii="Times New Roman" w:hAnsi="Times New Roman" w:cs="Times New Roman"/>
      <w:b/>
      <w:bCs/>
      <w:sz w:val="32"/>
      <w:szCs w:val="32"/>
    </w:rPr>
  </w:style>
  <w:style w:type="character" w:customStyle="1" w:styleId="Heading4Char">
    <w:name w:val="Heading 4 Char"/>
    <w:semiHidden/>
    <w:locked/>
    <w:rsid w:val="00344B37"/>
    <w:rPr>
      <w:rFonts w:ascii="Cambria" w:eastAsia="宋体" w:hAnsi="Cambria" w:cs="Times New Roman"/>
      <w:b/>
      <w:bCs/>
      <w:sz w:val="28"/>
      <w:szCs w:val="28"/>
    </w:rPr>
  </w:style>
  <w:style w:type="character" w:customStyle="1" w:styleId="Heading5Char">
    <w:name w:val="Heading 5 Char"/>
    <w:semiHidden/>
    <w:locked/>
    <w:rsid w:val="00344B37"/>
    <w:rPr>
      <w:rFonts w:ascii="Times New Roman" w:hAnsi="Times New Roman" w:cs="Times New Roman"/>
      <w:b/>
      <w:bCs/>
      <w:sz w:val="28"/>
      <w:szCs w:val="28"/>
    </w:rPr>
  </w:style>
  <w:style w:type="character" w:customStyle="1" w:styleId="Heading6Char">
    <w:name w:val="Heading 6 Char"/>
    <w:semiHidden/>
    <w:locked/>
    <w:rsid w:val="00344B37"/>
    <w:rPr>
      <w:rFonts w:ascii="Cambria" w:eastAsia="宋体" w:hAnsi="Cambria" w:cs="Times New Roman"/>
      <w:b/>
      <w:bCs/>
      <w:sz w:val="24"/>
      <w:szCs w:val="24"/>
    </w:rPr>
  </w:style>
  <w:style w:type="character" w:customStyle="1" w:styleId="Heading7Char">
    <w:name w:val="Heading 7 Char"/>
    <w:semiHidden/>
    <w:locked/>
    <w:rsid w:val="00344B37"/>
    <w:rPr>
      <w:rFonts w:ascii="Times New Roman" w:hAnsi="Times New Roman" w:cs="Times New Roman"/>
      <w:b/>
      <w:bCs/>
      <w:sz w:val="24"/>
      <w:szCs w:val="24"/>
    </w:rPr>
  </w:style>
  <w:style w:type="character" w:customStyle="1" w:styleId="Heading8Char">
    <w:name w:val="Heading 8 Char"/>
    <w:semiHidden/>
    <w:locked/>
    <w:rsid w:val="00344B37"/>
    <w:rPr>
      <w:rFonts w:ascii="Cambria" w:eastAsia="宋体" w:hAnsi="Cambria" w:cs="Times New Roman"/>
      <w:sz w:val="24"/>
      <w:szCs w:val="24"/>
    </w:rPr>
  </w:style>
  <w:style w:type="character" w:customStyle="1" w:styleId="Heading9Char">
    <w:name w:val="Heading 9 Char"/>
    <w:semiHidden/>
    <w:locked/>
    <w:rsid w:val="00344B37"/>
    <w:rPr>
      <w:rFonts w:ascii="Cambria" w:eastAsia="宋体" w:hAnsi="Cambria" w:cs="Times New Roman"/>
      <w:sz w:val="21"/>
      <w:szCs w:val="21"/>
    </w:rPr>
  </w:style>
  <w:style w:type="character" w:customStyle="1" w:styleId="HeaderChar">
    <w:name w:val="Header Char"/>
    <w:semiHidden/>
    <w:locked/>
    <w:rsid w:val="00344B37"/>
    <w:rPr>
      <w:rFonts w:cs="Times New Roman"/>
      <w:sz w:val="18"/>
      <w:szCs w:val="18"/>
    </w:rPr>
  </w:style>
  <w:style w:type="character" w:customStyle="1" w:styleId="FooterChar">
    <w:name w:val="Footer Char"/>
    <w:semiHidden/>
    <w:locked/>
    <w:rsid w:val="00344B37"/>
    <w:rPr>
      <w:rFonts w:cs="Times New Roman"/>
      <w:sz w:val="18"/>
      <w:szCs w:val="18"/>
    </w:rPr>
  </w:style>
  <w:style w:type="character" w:customStyle="1" w:styleId="2Char0">
    <w:name w:val="正文文本 2 Char"/>
    <w:link w:val="23"/>
    <w:locked/>
    <w:rsid w:val="00344B37"/>
    <w:rPr>
      <w:rFonts w:ascii="Garamond" w:eastAsia="宋体" w:hAnsi="Garamond"/>
      <w:color w:val="0000FF"/>
      <w:sz w:val="22"/>
      <w:lang w:val="en-GB" w:eastAsia="zh-CN" w:bidi="ar-SA"/>
    </w:rPr>
  </w:style>
  <w:style w:type="character" w:customStyle="1" w:styleId="Char0">
    <w:name w:val="文档结构图 Char"/>
    <w:link w:val="aa"/>
    <w:semiHidden/>
    <w:locked/>
    <w:rsid w:val="00344B37"/>
    <w:rPr>
      <w:rFonts w:ascii="Arial" w:eastAsia="宋体" w:hAnsi="Arial" w:cs="Arial"/>
      <w:color w:val="000000"/>
      <w:sz w:val="21"/>
      <w:lang w:val="en-US" w:eastAsia="zh-CN" w:bidi="ar-SA"/>
    </w:rPr>
  </w:style>
  <w:style w:type="character" w:customStyle="1" w:styleId="Char6">
    <w:name w:val="纯文本 Char"/>
    <w:link w:val="affa"/>
    <w:locked/>
    <w:rsid w:val="00344B37"/>
    <w:rPr>
      <w:rFonts w:ascii="宋体" w:eastAsia="宋体" w:hAnsi="Courier New"/>
      <w:kern w:val="2"/>
      <w:sz w:val="21"/>
      <w:lang w:val="en-US" w:eastAsia="zh-CN" w:bidi="ar-SA"/>
    </w:rPr>
  </w:style>
  <w:style w:type="character" w:customStyle="1" w:styleId="Char7">
    <w:name w:val="正文文本缩进 Char"/>
    <w:link w:val="affb"/>
    <w:locked/>
    <w:rsid w:val="00344B37"/>
    <w:rPr>
      <w:rFonts w:eastAsia="宋体"/>
      <w:kern w:val="2"/>
      <w:sz w:val="24"/>
      <w:szCs w:val="24"/>
      <w:lang w:val="en-US" w:eastAsia="zh-CN" w:bidi="ar-SA"/>
    </w:rPr>
  </w:style>
  <w:style w:type="character" w:customStyle="1" w:styleId="Char8">
    <w:name w:val="正文文本 Char"/>
    <w:link w:val="affc"/>
    <w:locked/>
    <w:rsid w:val="00344B37"/>
    <w:rPr>
      <w:rFonts w:eastAsia="宋体"/>
      <w:kern w:val="2"/>
      <w:sz w:val="21"/>
      <w:szCs w:val="24"/>
      <w:lang w:val="en-US" w:eastAsia="zh-CN" w:bidi="ar-SA"/>
    </w:rPr>
  </w:style>
  <w:style w:type="character" w:customStyle="1" w:styleId="Char9">
    <w:name w:val="正文首行缩进 Char"/>
    <w:basedOn w:val="Char8"/>
    <w:link w:val="affd"/>
    <w:locked/>
    <w:rsid w:val="00344B37"/>
    <w:rPr>
      <w:rFonts w:eastAsia="宋体"/>
      <w:kern w:val="2"/>
      <w:sz w:val="21"/>
      <w:szCs w:val="24"/>
      <w:lang w:val="en-US" w:eastAsia="zh-CN" w:bidi="ar-SA"/>
    </w:rPr>
  </w:style>
  <w:style w:type="character" w:customStyle="1" w:styleId="3Char0">
    <w:name w:val="正文文本 3 Char"/>
    <w:link w:val="32"/>
    <w:locked/>
    <w:rsid w:val="00344B37"/>
    <w:rPr>
      <w:rFonts w:eastAsia="宋体"/>
      <w:kern w:val="2"/>
      <w:sz w:val="24"/>
      <w:szCs w:val="24"/>
      <w:lang w:val="en-GB" w:eastAsia="zh-CN" w:bidi="ar-SA"/>
    </w:rPr>
  </w:style>
  <w:style w:type="character" w:customStyle="1" w:styleId="2Char1">
    <w:name w:val="正文文本缩进 2 Char"/>
    <w:link w:val="24"/>
    <w:locked/>
    <w:rsid w:val="00344B37"/>
    <w:rPr>
      <w:rFonts w:eastAsia="宋体"/>
      <w:kern w:val="2"/>
      <w:sz w:val="24"/>
      <w:szCs w:val="24"/>
      <w:lang w:val="en-GB" w:eastAsia="zh-CN" w:bidi="ar-SA"/>
    </w:rPr>
  </w:style>
  <w:style w:type="character" w:customStyle="1" w:styleId="Char1">
    <w:name w:val="批注框文本 Char"/>
    <w:link w:val="ae"/>
    <w:semiHidden/>
    <w:locked/>
    <w:rsid w:val="00344B37"/>
    <w:rPr>
      <w:rFonts w:ascii="Arial" w:eastAsia="宋体" w:hAnsi="Arial" w:cs="Arial"/>
      <w:color w:val="000000"/>
      <w:sz w:val="18"/>
      <w:szCs w:val="18"/>
      <w:lang w:val="en-US" w:eastAsia="zh-CN" w:bidi="ar-SA"/>
    </w:rPr>
  </w:style>
  <w:style w:type="character" w:customStyle="1" w:styleId="Chara">
    <w:name w:val="日期 Char"/>
    <w:link w:val="afff0"/>
    <w:locked/>
    <w:rsid w:val="00344B37"/>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957940">
      <w:bodyDiv w:val="1"/>
      <w:marLeft w:val="0"/>
      <w:marRight w:val="0"/>
      <w:marTop w:val="0"/>
      <w:marBottom w:val="0"/>
      <w:divBdr>
        <w:top w:val="none" w:sz="0" w:space="0" w:color="auto"/>
        <w:left w:val="none" w:sz="0" w:space="0" w:color="auto"/>
        <w:bottom w:val="none" w:sz="0" w:space="0" w:color="auto"/>
        <w:right w:val="none" w:sz="0" w:space="0" w:color="auto"/>
      </w:divBdr>
    </w:div>
    <w:div w:id="1203784178">
      <w:bodyDiv w:val="1"/>
      <w:marLeft w:val="0"/>
      <w:marRight w:val="0"/>
      <w:marTop w:val="0"/>
      <w:marBottom w:val="0"/>
      <w:divBdr>
        <w:top w:val="none" w:sz="0" w:space="0" w:color="auto"/>
        <w:left w:val="none" w:sz="0" w:space="0" w:color="auto"/>
        <w:bottom w:val="none" w:sz="0" w:space="0" w:color="auto"/>
        <w:right w:val="none" w:sz="0" w:space="0" w:color="auto"/>
      </w:divBdr>
      <w:divsChild>
        <w:div w:id="2115976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2630476">
      <w:bodyDiv w:val="1"/>
      <w:marLeft w:val="0"/>
      <w:marRight w:val="0"/>
      <w:marTop w:val="0"/>
      <w:marBottom w:val="0"/>
      <w:divBdr>
        <w:top w:val="none" w:sz="0" w:space="0" w:color="auto"/>
        <w:left w:val="none" w:sz="0" w:space="0" w:color="auto"/>
        <w:bottom w:val="none" w:sz="0" w:space="0" w:color="auto"/>
        <w:right w:val="none" w:sz="0" w:space="0" w:color="auto"/>
      </w:divBdr>
    </w:div>
    <w:div w:id="1517226787">
      <w:bodyDiv w:val="1"/>
      <w:marLeft w:val="0"/>
      <w:marRight w:val="0"/>
      <w:marTop w:val="0"/>
      <w:marBottom w:val="0"/>
      <w:divBdr>
        <w:top w:val="none" w:sz="0" w:space="0" w:color="auto"/>
        <w:left w:val="none" w:sz="0" w:space="0" w:color="auto"/>
        <w:bottom w:val="none" w:sz="0" w:space="0" w:color="auto"/>
        <w:right w:val="none" w:sz="0" w:space="0" w:color="auto"/>
      </w:divBdr>
    </w:div>
    <w:div w:id="205044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hytera.com" TargetMode="External"/><Relationship Id="rId23" Type="http://schemas.openxmlformats.org/officeDocument/2006/relationships/image" Target="media/image7.png"/><Relationship Id="rId10" Type="http://schemas.openxmlformats.org/officeDocument/2006/relationships/header" Target="header1.xml"/><Relationship Id="rId19"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07999\&#26700;&#38754;\ZH_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0BEF9-07C7-41B5-A5EC-858BC6C5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ZH_template.dot</Template>
  <TotalTime>0</TotalTime>
  <Pages>8</Pages>
  <Words>561</Words>
  <Characters>3199</Characters>
  <Application>Microsoft Office Word</Application>
  <DocSecurity>0</DocSecurity>
  <Lines>26</Lines>
  <Paragraphs>7</Paragraphs>
  <ScaleCrop>false</ScaleCrop>
  <Company>微软中国</Company>
  <LinksUpToDate>false</LinksUpToDate>
  <CharactersWithSpaces>3753</CharactersWithSpaces>
  <SharedDoc>false</SharedDoc>
  <HLinks>
    <vt:vector size="72" baseType="variant">
      <vt:variant>
        <vt:i4>1572925</vt:i4>
      </vt:variant>
      <vt:variant>
        <vt:i4>65</vt:i4>
      </vt:variant>
      <vt:variant>
        <vt:i4>0</vt:i4>
      </vt:variant>
      <vt:variant>
        <vt:i4>5</vt:i4>
      </vt:variant>
      <vt:variant>
        <vt:lpwstr/>
      </vt:variant>
      <vt:variant>
        <vt:lpwstr>_Toc382380445</vt:lpwstr>
      </vt:variant>
      <vt:variant>
        <vt:i4>1572925</vt:i4>
      </vt:variant>
      <vt:variant>
        <vt:i4>59</vt:i4>
      </vt:variant>
      <vt:variant>
        <vt:i4>0</vt:i4>
      </vt:variant>
      <vt:variant>
        <vt:i4>5</vt:i4>
      </vt:variant>
      <vt:variant>
        <vt:lpwstr/>
      </vt:variant>
      <vt:variant>
        <vt:lpwstr>_Toc382380444</vt:lpwstr>
      </vt:variant>
      <vt:variant>
        <vt:i4>1572925</vt:i4>
      </vt:variant>
      <vt:variant>
        <vt:i4>53</vt:i4>
      </vt:variant>
      <vt:variant>
        <vt:i4>0</vt:i4>
      </vt:variant>
      <vt:variant>
        <vt:i4>5</vt:i4>
      </vt:variant>
      <vt:variant>
        <vt:lpwstr/>
      </vt:variant>
      <vt:variant>
        <vt:lpwstr>_Toc382380443</vt:lpwstr>
      </vt:variant>
      <vt:variant>
        <vt:i4>1572925</vt:i4>
      </vt:variant>
      <vt:variant>
        <vt:i4>47</vt:i4>
      </vt:variant>
      <vt:variant>
        <vt:i4>0</vt:i4>
      </vt:variant>
      <vt:variant>
        <vt:i4>5</vt:i4>
      </vt:variant>
      <vt:variant>
        <vt:lpwstr/>
      </vt:variant>
      <vt:variant>
        <vt:lpwstr>_Toc382380442</vt:lpwstr>
      </vt:variant>
      <vt:variant>
        <vt:i4>1572925</vt:i4>
      </vt:variant>
      <vt:variant>
        <vt:i4>41</vt:i4>
      </vt:variant>
      <vt:variant>
        <vt:i4>0</vt:i4>
      </vt:variant>
      <vt:variant>
        <vt:i4>5</vt:i4>
      </vt:variant>
      <vt:variant>
        <vt:lpwstr/>
      </vt:variant>
      <vt:variant>
        <vt:lpwstr>_Toc382380441</vt:lpwstr>
      </vt:variant>
      <vt:variant>
        <vt:i4>1572925</vt:i4>
      </vt:variant>
      <vt:variant>
        <vt:i4>35</vt:i4>
      </vt:variant>
      <vt:variant>
        <vt:i4>0</vt:i4>
      </vt:variant>
      <vt:variant>
        <vt:i4>5</vt:i4>
      </vt:variant>
      <vt:variant>
        <vt:lpwstr/>
      </vt:variant>
      <vt:variant>
        <vt:lpwstr>_Toc382380440</vt:lpwstr>
      </vt:variant>
      <vt:variant>
        <vt:i4>2031677</vt:i4>
      </vt:variant>
      <vt:variant>
        <vt:i4>29</vt:i4>
      </vt:variant>
      <vt:variant>
        <vt:i4>0</vt:i4>
      </vt:variant>
      <vt:variant>
        <vt:i4>5</vt:i4>
      </vt:variant>
      <vt:variant>
        <vt:lpwstr/>
      </vt:variant>
      <vt:variant>
        <vt:lpwstr>_Toc382380439</vt:lpwstr>
      </vt:variant>
      <vt:variant>
        <vt:i4>2031677</vt:i4>
      </vt:variant>
      <vt:variant>
        <vt:i4>23</vt:i4>
      </vt:variant>
      <vt:variant>
        <vt:i4>0</vt:i4>
      </vt:variant>
      <vt:variant>
        <vt:i4>5</vt:i4>
      </vt:variant>
      <vt:variant>
        <vt:lpwstr/>
      </vt:variant>
      <vt:variant>
        <vt:lpwstr>_Toc382380438</vt:lpwstr>
      </vt:variant>
      <vt:variant>
        <vt:i4>2031677</vt:i4>
      </vt:variant>
      <vt:variant>
        <vt:i4>17</vt:i4>
      </vt:variant>
      <vt:variant>
        <vt:i4>0</vt:i4>
      </vt:variant>
      <vt:variant>
        <vt:i4>5</vt:i4>
      </vt:variant>
      <vt:variant>
        <vt:lpwstr/>
      </vt:variant>
      <vt:variant>
        <vt:lpwstr>_Toc382380437</vt:lpwstr>
      </vt:variant>
      <vt:variant>
        <vt:i4>2031677</vt:i4>
      </vt:variant>
      <vt:variant>
        <vt:i4>11</vt:i4>
      </vt:variant>
      <vt:variant>
        <vt:i4>0</vt:i4>
      </vt:variant>
      <vt:variant>
        <vt:i4>5</vt:i4>
      </vt:variant>
      <vt:variant>
        <vt:lpwstr/>
      </vt:variant>
      <vt:variant>
        <vt:lpwstr>_Toc382380436</vt:lpwstr>
      </vt:variant>
      <vt:variant>
        <vt:i4>2031677</vt:i4>
      </vt:variant>
      <vt:variant>
        <vt:i4>5</vt:i4>
      </vt:variant>
      <vt:variant>
        <vt:i4>0</vt:i4>
      </vt:variant>
      <vt:variant>
        <vt:i4>5</vt:i4>
      </vt:variant>
      <vt:variant>
        <vt:lpwstr/>
      </vt:variant>
      <vt:variant>
        <vt:lpwstr>_Toc382380435</vt:lpwstr>
      </vt:variant>
      <vt:variant>
        <vt:i4>2818083</vt:i4>
      </vt:variant>
      <vt:variant>
        <vt:i4>0</vt:i4>
      </vt:variant>
      <vt:variant>
        <vt:i4>0</vt:i4>
      </vt:variant>
      <vt:variant>
        <vt:i4>5</vt:i4>
      </vt:variant>
      <vt:variant>
        <vt:lpwstr>http://www.hytera.com/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Hytera DMR/PDT 常规终端主机软件 升级指导书</dc:title>
  <dc:subject/>
  <dc:creator>luofeifei</dc:creator>
  <cp:keywords/>
  <cp:lastModifiedBy>DELL</cp:lastModifiedBy>
  <cp:revision>3</cp:revision>
  <cp:lastPrinted>1900-12-31T16:00:00Z</cp:lastPrinted>
  <dcterms:created xsi:type="dcterms:W3CDTF">2015-01-12T03:29:00Z</dcterms:created>
  <dcterms:modified xsi:type="dcterms:W3CDTF">2015-01-12T03:29:00Z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资料名称">
    <vt:lpwstr>升级指导书</vt:lpwstr>
  </property>
  <property fmtid="{D5CDD505-2E9C-101B-9397-08002B2CF9AE}" pid="3" name="产品发布版本">
    <vt:lpwstr>R4.5</vt:lpwstr>
  </property>
  <property fmtid="{D5CDD505-2E9C-101B-9397-08002B2CF9AE}" pid="4" name="产品型号/软件名称">
    <vt:lpwstr>DMR</vt:lpwstr>
  </property>
  <property fmtid="{D5CDD505-2E9C-101B-9397-08002B2CF9AE}" pid="5" name="公司LOGO">
    <vt:lpwstr>Hytera</vt:lpwstr>
  </property>
  <property fmtid="{D5CDD505-2E9C-101B-9397-08002B2CF9AE}" pid="6" name="信令类型">
    <vt:lpwstr>XXX</vt:lpwstr>
  </property>
  <property fmtid="{D5CDD505-2E9C-101B-9397-08002B2CF9AE}" pid="7" name="发布日期">
    <vt:filetime>2012-05-30T16:00:00Z</vt:filetime>
  </property>
  <property fmtid="{D5CDD505-2E9C-101B-9397-08002B2CF9AE}" pid="8" name="物料编码">
    <vt:lpwstr>XXXX</vt:lpwstr>
  </property>
</Properties>
</file>